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54095A4"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00B92C1C" w:rsidRPr="00B92C1C">
        <w:rPr>
          <w:b/>
          <w:bCs/>
          <w:i/>
          <w:noProof/>
          <w:sz w:val="28"/>
        </w:rPr>
        <w:t>R2-2313202</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96A127A" w:rsidR="00991F07" w:rsidRPr="00410371" w:rsidRDefault="00652816"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7FAF548" w:rsidR="00991F07" w:rsidRPr="00991F07" w:rsidRDefault="00B92C1C" w:rsidP="00991F07">
            <w:pPr>
              <w:pStyle w:val="CRCoverPage"/>
              <w:spacing w:after="0"/>
              <w:rPr>
                <w:b/>
                <w:bCs/>
                <w:noProof/>
                <w:sz w:val="28"/>
                <w:szCs w:val="28"/>
              </w:rPr>
            </w:pPr>
            <w:r>
              <w:rPr>
                <w:b/>
                <w:bCs/>
                <w:sz w:val="28"/>
                <w:szCs w:val="28"/>
              </w:rPr>
              <w:t>1002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4F53C" w:rsidR="00991F07" w:rsidRPr="00991F07" w:rsidRDefault="00A930B3"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2D4A7" w:rsidR="00991F07" w:rsidRPr="00991F07" w:rsidRDefault="00652816"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50242" w:rsidR="00F25D98" w:rsidRDefault="006528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C44D8E" w:rsidR="00F25D98" w:rsidRDefault="006528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7108E" w14:paraId="58300953" w14:textId="77777777" w:rsidTr="00547111">
        <w:tc>
          <w:tcPr>
            <w:tcW w:w="1843" w:type="dxa"/>
            <w:tcBorders>
              <w:top w:val="single" w:sz="4" w:space="0" w:color="auto"/>
              <w:left w:val="single" w:sz="4" w:space="0" w:color="auto"/>
            </w:tcBorders>
          </w:tcPr>
          <w:p w14:paraId="05B2F3A2" w14:textId="77777777" w:rsidR="00A7108E" w:rsidRDefault="00A7108E" w:rsidP="00A710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BECE0" w:rsidR="00A7108E" w:rsidRDefault="00C97DC8" w:rsidP="00A7108E">
            <w:pPr>
              <w:pStyle w:val="CRCoverPage"/>
              <w:spacing w:after="0"/>
              <w:ind w:left="100"/>
              <w:rPr>
                <w:noProof/>
              </w:rPr>
            </w:pPr>
            <w:r>
              <w:t>Introduction of Rel-18 Tx Diversity capabilities</w:t>
            </w:r>
          </w:p>
        </w:tc>
      </w:tr>
      <w:tr w:rsidR="00A7108E" w14:paraId="05C08479" w14:textId="77777777" w:rsidTr="00547111">
        <w:tc>
          <w:tcPr>
            <w:tcW w:w="1843" w:type="dxa"/>
            <w:tcBorders>
              <w:left w:val="single" w:sz="4" w:space="0" w:color="auto"/>
            </w:tcBorders>
          </w:tcPr>
          <w:p w14:paraId="45E29F53" w14:textId="77777777" w:rsidR="00A7108E" w:rsidRDefault="00A7108E" w:rsidP="00A7108E">
            <w:pPr>
              <w:pStyle w:val="CRCoverPage"/>
              <w:spacing w:after="0"/>
              <w:rPr>
                <w:b/>
                <w:i/>
                <w:noProof/>
                <w:sz w:val="8"/>
                <w:szCs w:val="8"/>
              </w:rPr>
            </w:pPr>
          </w:p>
        </w:tc>
        <w:tc>
          <w:tcPr>
            <w:tcW w:w="7797" w:type="dxa"/>
            <w:gridSpan w:val="10"/>
            <w:tcBorders>
              <w:right w:val="single" w:sz="4" w:space="0" w:color="auto"/>
            </w:tcBorders>
          </w:tcPr>
          <w:p w14:paraId="22071BC1" w14:textId="77777777" w:rsidR="00A7108E" w:rsidRPr="00A930B3" w:rsidRDefault="00A7108E" w:rsidP="00A7108E">
            <w:pPr>
              <w:pStyle w:val="CRCoverPage"/>
              <w:spacing w:after="0"/>
              <w:rPr>
                <w:noProof/>
                <w:sz w:val="8"/>
                <w:szCs w:val="8"/>
              </w:rPr>
            </w:pPr>
          </w:p>
        </w:tc>
      </w:tr>
      <w:tr w:rsidR="00A7108E" w14:paraId="46D5D7C2" w14:textId="77777777" w:rsidTr="00547111">
        <w:tc>
          <w:tcPr>
            <w:tcW w:w="1843" w:type="dxa"/>
            <w:tcBorders>
              <w:left w:val="single" w:sz="4" w:space="0" w:color="auto"/>
            </w:tcBorders>
          </w:tcPr>
          <w:p w14:paraId="45A6C2C4" w14:textId="77777777" w:rsidR="00A7108E" w:rsidRDefault="00A7108E" w:rsidP="00A710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E6E84" w:rsidR="00A7108E" w:rsidRPr="00A930B3" w:rsidRDefault="00D805AD" w:rsidP="00A7108E">
            <w:pPr>
              <w:pStyle w:val="CRCoverPage"/>
              <w:spacing w:after="0"/>
              <w:ind w:left="100"/>
              <w:rPr>
                <w:noProof/>
              </w:rPr>
            </w:pPr>
            <w:r w:rsidRPr="00A930B3">
              <w:rPr>
                <w:noProof/>
              </w:rPr>
              <w:t>Nokia, Nokia Shanghai Bell</w:t>
            </w:r>
          </w:p>
        </w:tc>
      </w:tr>
      <w:tr w:rsidR="00A7108E" w14:paraId="4196B218" w14:textId="77777777" w:rsidTr="00547111">
        <w:tc>
          <w:tcPr>
            <w:tcW w:w="1843" w:type="dxa"/>
            <w:tcBorders>
              <w:left w:val="single" w:sz="4" w:space="0" w:color="auto"/>
            </w:tcBorders>
          </w:tcPr>
          <w:p w14:paraId="14C300BA" w14:textId="77777777" w:rsidR="00A7108E" w:rsidRDefault="00A7108E" w:rsidP="00A710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A7108E" w:rsidRDefault="00A7108E" w:rsidP="00A7108E">
            <w:pPr>
              <w:pStyle w:val="CRCoverPage"/>
              <w:spacing w:after="0"/>
              <w:ind w:left="100"/>
              <w:rPr>
                <w:noProof/>
              </w:rPr>
            </w:pPr>
            <w:r>
              <w:t>R2</w:t>
            </w:r>
          </w:p>
        </w:tc>
      </w:tr>
      <w:tr w:rsidR="00A7108E" w14:paraId="76303739" w14:textId="77777777" w:rsidTr="00547111">
        <w:tc>
          <w:tcPr>
            <w:tcW w:w="1843" w:type="dxa"/>
            <w:tcBorders>
              <w:left w:val="single" w:sz="4" w:space="0" w:color="auto"/>
            </w:tcBorders>
          </w:tcPr>
          <w:p w14:paraId="4D3B1657" w14:textId="77777777" w:rsidR="00A7108E" w:rsidRDefault="00A7108E" w:rsidP="00A7108E">
            <w:pPr>
              <w:pStyle w:val="CRCoverPage"/>
              <w:spacing w:after="0"/>
              <w:rPr>
                <w:b/>
                <w:i/>
                <w:noProof/>
                <w:sz w:val="8"/>
                <w:szCs w:val="8"/>
              </w:rPr>
            </w:pPr>
          </w:p>
        </w:tc>
        <w:tc>
          <w:tcPr>
            <w:tcW w:w="7797" w:type="dxa"/>
            <w:gridSpan w:val="10"/>
            <w:tcBorders>
              <w:right w:val="single" w:sz="4" w:space="0" w:color="auto"/>
            </w:tcBorders>
          </w:tcPr>
          <w:p w14:paraId="6ED4D65A" w14:textId="77777777" w:rsidR="00A7108E" w:rsidRDefault="00A7108E" w:rsidP="00A7108E">
            <w:pPr>
              <w:pStyle w:val="CRCoverPage"/>
              <w:spacing w:after="0"/>
              <w:rPr>
                <w:noProof/>
                <w:sz w:val="8"/>
                <w:szCs w:val="8"/>
              </w:rPr>
            </w:pPr>
          </w:p>
        </w:tc>
      </w:tr>
      <w:tr w:rsidR="00B043D7" w14:paraId="50563E52" w14:textId="77777777" w:rsidTr="00547111">
        <w:tc>
          <w:tcPr>
            <w:tcW w:w="1843" w:type="dxa"/>
            <w:tcBorders>
              <w:left w:val="single" w:sz="4" w:space="0" w:color="auto"/>
            </w:tcBorders>
          </w:tcPr>
          <w:p w14:paraId="32C381B7" w14:textId="77777777" w:rsidR="00B043D7" w:rsidRDefault="00B043D7" w:rsidP="00B043D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F35EC8" w:rsidR="00B043D7" w:rsidRDefault="003279D7" w:rsidP="00B043D7">
            <w:pPr>
              <w:pStyle w:val="CRCoverPage"/>
              <w:spacing w:after="0"/>
              <w:ind w:left="100"/>
              <w:rPr>
                <w:noProof/>
              </w:rPr>
            </w:pPr>
            <w:r w:rsidRPr="003279D7">
              <w:rPr>
                <w:rFonts w:cs="Arial"/>
                <w:bCs/>
              </w:rPr>
              <w:t>4Rx_low_NR_band_handheld_3Tx_NR_CA_ENDC-Core, NR_ENDC_RF_FR1_enh2-Core</w:t>
            </w:r>
          </w:p>
        </w:tc>
        <w:tc>
          <w:tcPr>
            <w:tcW w:w="567" w:type="dxa"/>
            <w:tcBorders>
              <w:left w:val="nil"/>
            </w:tcBorders>
          </w:tcPr>
          <w:p w14:paraId="61A86BCF" w14:textId="77777777" w:rsidR="00B043D7" w:rsidRDefault="00B043D7" w:rsidP="00B043D7">
            <w:pPr>
              <w:pStyle w:val="CRCoverPage"/>
              <w:spacing w:after="0"/>
              <w:ind w:right="100"/>
              <w:rPr>
                <w:noProof/>
              </w:rPr>
            </w:pPr>
          </w:p>
        </w:tc>
        <w:tc>
          <w:tcPr>
            <w:tcW w:w="1417" w:type="dxa"/>
            <w:gridSpan w:val="3"/>
            <w:tcBorders>
              <w:left w:val="nil"/>
            </w:tcBorders>
          </w:tcPr>
          <w:p w14:paraId="153CBFB1" w14:textId="77777777" w:rsidR="00B043D7" w:rsidRDefault="00B043D7" w:rsidP="00B043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F6EFE" w:rsidR="00B043D7" w:rsidRPr="00B043D7" w:rsidRDefault="00B043D7" w:rsidP="00B043D7">
            <w:pPr>
              <w:pStyle w:val="CRCoverPage"/>
              <w:spacing w:after="0"/>
              <w:ind w:left="100"/>
              <w:rPr>
                <w:noProof/>
                <w:highlight w:val="yellow"/>
              </w:rPr>
            </w:pPr>
            <w:r w:rsidRPr="00505477">
              <w:t>2023-11</w:t>
            </w:r>
            <w:r w:rsidR="00505477" w:rsidRPr="00505477">
              <w:t>-03</w:t>
            </w:r>
          </w:p>
        </w:tc>
      </w:tr>
      <w:tr w:rsidR="00B043D7" w14:paraId="690C7843" w14:textId="77777777" w:rsidTr="00547111">
        <w:tc>
          <w:tcPr>
            <w:tcW w:w="1843" w:type="dxa"/>
            <w:tcBorders>
              <w:left w:val="single" w:sz="4" w:space="0" w:color="auto"/>
            </w:tcBorders>
          </w:tcPr>
          <w:p w14:paraId="17A1A642" w14:textId="77777777" w:rsidR="00B043D7" w:rsidRDefault="00B043D7" w:rsidP="00B043D7">
            <w:pPr>
              <w:pStyle w:val="CRCoverPage"/>
              <w:spacing w:after="0"/>
              <w:rPr>
                <w:b/>
                <w:i/>
                <w:noProof/>
                <w:sz w:val="8"/>
                <w:szCs w:val="8"/>
              </w:rPr>
            </w:pPr>
          </w:p>
        </w:tc>
        <w:tc>
          <w:tcPr>
            <w:tcW w:w="1986" w:type="dxa"/>
            <w:gridSpan w:val="4"/>
          </w:tcPr>
          <w:p w14:paraId="2F73FCFB" w14:textId="77777777" w:rsidR="00B043D7" w:rsidRDefault="00B043D7" w:rsidP="00B043D7">
            <w:pPr>
              <w:pStyle w:val="CRCoverPage"/>
              <w:spacing w:after="0"/>
              <w:rPr>
                <w:noProof/>
                <w:sz w:val="8"/>
                <w:szCs w:val="8"/>
              </w:rPr>
            </w:pPr>
          </w:p>
        </w:tc>
        <w:tc>
          <w:tcPr>
            <w:tcW w:w="2267" w:type="dxa"/>
            <w:gridSpan w:val="2"/>
          </w:tcPr>
          <w:p w14:paraId="0FBCFC35" w14:textId="77777777" w:rsidR="00B043D7" w:rsidRDefault="00B043D7" w:rsidP="00B043D7">
            <w:pPr>
              <w:pStyle w:val="CRCoverPage"/>
              <w:spacing w:after="0"/>
              <w:rPr>
                <w:noProof/>
                <w:sz w:val="8"/>
                <w:szCs w:val="8"/>
              </w:rPr>
            </w:pPr>
          </w:p>
        </w:tc>
        <w:tc>
          <w:tcPr>
            <w:tcW w:w="1417" w:type="dxa"/>
            <w:gridSpan w:val="3"/>
          </w:tcPr>
          <w:p w14:paraId="60243A9E" w14:textId="77777777" w:rsidR="00B043D7" w:rsidRDefault="00B043D7" w:rsidP="00B043D7">
            <w:pPr>
              <w:pStyle w:val="CRCoverPage"/>
              <w:spacing w:after="0"/>
              <w:rPr>
                <w:noProof/>
                <w:sz w:val="8"/>
                <w:szCs w:val="8"/>
              </w:rPr>
            </w:pPr>
          </w:p>
        </w:tc>
        <w:tc>
          <w:tcPr>
            <w:tcW w:w="2127" w:type="dxa"/>
            <w:tcBorders>
              <w:right w:val="single" w:sz="4" w:space="0" w:color="auto"/>
            </w:tcBorders>
          </w:tcPr>
          <w:p w14:paraId="68E9B688" w14:textId="77777777" w:rsidR="00B043D7" w:rsidRDefault="00B043D7" w:rsidP="00B043D7">
            <w:pPr>
              <w:pStyle w:val="CRCoverPage"/>
              <w:spacing w:after="0"/>
              <w:rPr>
                <w:noProof/>
                <w:sz w:val="8"/>
                <w:szCs w:val="8"/>
              </w:rPr>
            </w:pPr>
          </w:p>
        </w:tc>
      </w:tr>
      <w:tr w:rsidR="00B043D7" w14:paraId="13D4AF59" w14:textId="77777777" w:rsidTr="00547111">
        <w:trPr>
          <w:cantSplit/>
        </w:trPr>
        <w:tc>
          <w:tcPr>
            <w:tcW w:w="1843" w:type="dxa"/>
            <w:tcBorders>
              <w:left w:val="single" w:sz="4" w:space="0" w:color="auto"/>
            </w:tcBorders>
          </w:tcPr>
          <w:p w14:paraId="1E6EA205" w14:textId="77777777" w:rsidR="00B043D7" w:rsidRDefault="00B043D7" w:rsidP="00B043D7">
            <w:pPr>
              <w:pStyle w:val="CRCoverPage"/>
              <w:tabs>
                <w:tab w:val="right" w:pos="1759"/>
              </w:tabs>
              <w:spacing w:after="0"/>
              <w:rPr>
                <w:b/>
                <w:i/>
                <w:noProof/>
              </w:rPr>
            </w:pPr>
            <w:r>
              <w:rPr>
                <w:b/>
                <w:i/>
                <w:noProof/>
              </w:rPr>
              <w:t>Category:</w:t>
            </w:r>
          </w:p>
        </w:tc>
        <w:tc>
          <w:tcPr>
            <w:tcW w:w="851" w:type="dxa"/>
            <w:shd w:val="pct30" w:color="FFFF00" w:fill="auto"/>
          </w:tcPr>
          <w:p w14:paraId="154A6113" w14:textId="3BED2C60" w:rsidR="00B043D7" w:rsidRDefault="00B043D7" w:rsidP="00B043D7">
            <w:pPr>
              <w:pStyle w:val="CRCoverPage"/>
              <w:spacing w:after="0"/>
              <w:ind w:left="100" w:right="-609"/>
              <w:rPr>
                <w:b/>
                <w:noProof/>
              </w:rPr>
            </w:pPr>
            <w:r>
              <w:rPr>
                <w:b/>
                <w:noProof/>
              </w:rPr>
              <w:t>B</w:t>
            </w:r>
          </w:p>
        </w:tc>
        <w:tc>
          <w:tcPr>
            <w:tcW w:w="3402" w:type="dxa"/>
            <w:gridSpan w:val="5"/>
            <w:tcBorders>
              <w:left w:val="nil"/>
            </w:tcBorders>
          </w:tcPr>
          <w:p w14:paraId="617AE5C6" w14:textId="77777777" w:rsidR="00B043D7" w:rsidRDefault="00B043D7" w:rsidP="00B043D7">
            <w:pPr>
              <w:pStyle w:val="CRCoverPage"/>
              <w:spacing w:after="0"/>
              <w:rPr>
                <w:noProof/>
              </w:rPr>
            </w:pPr>
          </w:p>
        </w:tc>
        <w:tc>
          <w:tcPr>
            <w:tcW w:w="1417" w:type="dxa"/>
            <w:gridSpan w:val="3"/>
            <w:tcBorders>
              <w:left w:val="nil"/>
            </w:tcBorders>
          </w:tcPr>
          <w:p w14:paraId="42CDCEE5" w14:textId="77777777" w:rsidR="00B043D7" w:rsidRDefault="00B043D7" w:rsidP="00B043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E0363" w:rsidR="00B043D7" w:rsidRDefault="00B043D7" w:rsidP="00B043D7">
            <w:pPr>
              <w:pStyle w:val="CRCoverPage"/>
              <w:spacing w:after="0"/>
              <w:ind w:left="100"/>
              <w:rPr>
                <w:noProof/>
              </w:rPr>
            </w:pPr>
            <w:r>
              <w:t>Rel-1</w:t>
            </w:r>
            <w:r w:rsidR="00505477">
              <w:t>8</w:t>
            </w:r>
          </w:p>
        </w:tc>
      </w:tr>
      <w:tr w:rsidR="00B043D7" w14:paraId="30122F0C" w14:textId="77777777" w:rsidTr="00547111">
        <w:tc>
          <w:tcPr>
            <w:tcW w:w="1843" w:type="dxa"/>
            <w:tcBorders>
              <w:left w:val="single" w:sz="4" w:space="0" w:color="auto"/>
              <w:bottom w:val="single" w:sz="4" w:space="0" w:color="auto"/>
            </w:tcBorders>
          </w:tcPr>
          <w:p w14:paraId="615796D0" w14:textId="77777777" w:rsidR="00B043D7" w:rsidRDefault="00B043D7" w:rsidP="00B043D7">
            <w:pPr>
              <w:pStyle w:val="CRCoverPage"/>
              <w:spacing w:after="0"/>
              <w:rPr>
                <w:b/>
                <w:i/>
                <w:noProof/>
              </w:rPr>
            </w:pPr>
          </w:p>
        </w:tc>
        <w:tc>
          <w:tcPr>
            <w:tcW w:w="4677" w:type="dxa"/>
            <w:gridSpan w:val="8"/>
            <w:tcBorders>
              <w:bottom w:val="single" w:sz="4" w:space="0" w:color="auto"/>
            </w:tcBorders>
          </w:tcPr>
          <w:p w14:paraId="78418D37" w14:textId="7ED6E121" w:rsidR="00B043D7" w:rsidRDefault="00B043D7" w:rsidP="00B043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043D7" w:rsidRDefault="00B043D7" w:rsidP="00B043D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043D7" w:rsidRPr="007C2097" w:rsidRDefault="00B043D7" w:rsidP="00B043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43D7" w14:paraId="7FBEB8E7" w14:textId="77777777" w:rsidTr="00547111">
        <w:tc>
          <w:tcPr>
            <w:tcW w:w="1843" w:type="dxa"/>
          </w:tcPr>
          <w:p w14:paraId="44A3A604" w14:textId="77777777" w:rsidR="00B043D7" w:rsidRDefault="00B043D7" w:rsidP="00B043D7">
            <w:pPr>
              <w:pStyle w:val="CRCoverPage"/>
              <w:spacing w:after="0"/>
              <w:rPr>
                <w:b/>
                <w:i/>
                <w:noProof/>
                <w:sz w:val="8"/>
                <w:szCs w:val="8"/>
              </w:rPr>
            </w:pPr>
          </w:p>
        </w:tc>
        <w:tc>
          <w:tcPr>
            <w:tcW w:w="7797" w:type="dxa"/>
            <w:gridSpan w:val="10"/>
          </w:tcPr>
          <w:p w14:paraId="5524CC4E" w14:textId="77777777" w:rsidR="00B043D7" w:rsidRDefault="00B043D7" w:rsidP="00B043D7">
            <w:pPr>
              <w:pStyle w:val="CRCoverPage"/>
              <w:spacing w:after="0"/>
              <w:rPr>
                <w:noProof/>
                <w:sz w:val="8"/>
                <w:szCs w:val="8"/>
              </w:rPr>
            </w:pPr>
          </w:p>
        </w:tc>
      </w:tr>
      <w:tr w:rsidR="00B043D7" w14:paraId="1256F52C" w14:textId="77777777" w:rsidTr="00547111">
        <w:tc>
          <w:tcPr>
            <w:tcW w:w="2694" w:type="dxa"/>
            <w:gridSpan w:val="2"/>
            <w:tcBorders>
              <w:top w:val="single" w:sz="4" w:space="0" w:color="auto"/>
              <w:left w:val="single" w:sz="4" w:space="0" w:color="auto"/>
            </w:tcBorders>
          </w:tcPr>
          <w:p w14:paraId="52C87DB0" w14:textId="77777777" w:rsidR="00B043D7" w:rsidRDefault="00B043D7" w:rsidP="00B043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34B72" w:rsidR="00B043D7" w:rsidRPr="00505477" w:rsidRDefault="00C601C4" w:rsidP="004F3DBF">
            <w:pPr>
              <w:pStyle w:val="CRCoverPage"/>
              <w:spacing w:before="20" w:after="80"/>
              <w:ind w:left="102"/>
              <w:rPr>
                <w:noProof/>
                <w:highlight w:val="yellow"/>
              </w:rPr>
            </w:pPr>
            <w:r w:rsidRPr="00BD3D2F">
              <w:rPr>
                <w:rFonts w:cs="Arial"/>
                <w:bCs/>
                <w:lang w:eastAsia="zh-CN"/>
              </w:rPr>
              <w:t xml:space="preserve">RAN4 has asked RAN2 to introduce new Tx Diversity capabilities in Rel-18 for a UE to signal that it supports </w:t>
            </w:r>
            <w:proofErr w:type="spellStart"/>
            <w:r w:rsidRPr="00BD3D2F">
              <w:rPr>
                <w:rFonts w:cs="Arial"/>
                <w:bCs/>
                <w:lang w:eastAsia="zh-CN"/>
              </w:rPr>
              <w:t>TxD</w:t>
            </w:r>
            <w:proofErr w:type="spellEnd"/>
            <w:r w:rsidRPr="00BD3D2F">
              <w:rPr>
                <w:rFonts w:cs="Arial"/>
                <w:bCs/>
                <w:lang w:eastAsia="zh-CN"/>
              </w:rPr>
              <w:t xml:space="preserve"> for a band in a given band combination</w:t>
            </w:r>
            <w:r>
              <w:rPr>
                <w:rFonts w:cs="Arial"/>
                <w:bCs/>
                <w:lang w:eastAsia="zh-CN"/>
              </w:rPr>
              <w:t xml:space="preserve"> (</w:t>
            </w:r>
            <w:proofErr w:type="gramStart"/>
            <w:r>
              <w:rPr>
                <w:rFonts w:cs="Arial"/>
                <w:bCs/>
                <w:lang w:eastAsia="zh-CN"/>
              </w:rPr>
              <w:t>i.e.</w:t>
            </w:r>
            <w:proofErr w:type="gramEnd"/>
            <w:r>
              <w:rPr>
                <w:rFonts w:cs="Arial"/>
                <w:bCs/>
                <w:lang w:eastAsia="zh-CN"/>
              </w:rPr>
              <w:t xml:space="preserve"> signalled per feature set)</w:t>
            </w:r>
            <w:r w:rsidRPr="00BD3D2F">
              <w:rPr>
                <w:rFonts w:cs="Arial"/>
                <w:bCs/>
                <w:lang w:eastAsia="zh-CN"/>
              </w:rPr>
              <w:t>. RAN4 indicated that th</w:t>
            </w:r>
            <w:r>
              <w:rPr>
                <w:rFonts w:cs="Arial"/>
                <w:bCs/>
                <w:lang w:eastAsia="zh-CN"/>
              </w:rPr>
              <w:t>e</w:t>
            </w:r>
            <w:r w:rsidRPr="00BD3D2F">
              <w:rPr>
                <w:rFonts w:cs="Arial"/>
                <w:bCs/>
                <w:lang w:eastAsia="zh-CN"/>
              </w:rPr>
              <w:t>s</w:t>
            </w:r>
            <w:r>
              <w:rPr>
                <w:rFonts w:cs="Arial"/>
                <w:bCs/>
                <w:lang w:eastAsia="zh-CN"/>
              </w:rPr>
              <w:t>e</w:t>
            </w:r>
            <w:r w:rsidRPr="00BD3D2F">
              <w:rPr>
                <w:rFonts w:cs="Arial"/>
                <w:bCs/>
                <w:lang w:eastAsia="zh-CN"/>
              </w:rPr>
              <w:t xml:space="preserve"> capabilit</w:t>
            </w:r>
            <w:r>
              <w:rPr>
                <w:rFonts w:cs="Arial"/>
                <w:bCs/>
                <w:lang w:eastAsia="zh-CN"/>
              </w:rPr>
              <w:t>ies</w:t>
            </w:r>
            <w:r w:rsidRPr="00BD3D2F">
              <w:rPr>
                <w:rFonts w:cs="Arial"/>
                <w:bCs/>
                <w:lang w:eastAsia="zh-CN"/>
              </w:rPr>
              <w:t xml:space="preserve"> should be specified for 2TxD (R4-2317762) and 4TxD (R4-2317617).</w:t>
            </w:r>
          </w:p>
        </w:tc>
      </w:tr>
      <w:tr w:rsidR="00B043D7" w14:paraId="4CA74D09" w14:textId="77777777" w:rsidTr="00547111">
        <w:tc>
          <w:tcPr>
            <w:tcW w:w="2694" w:type="dxa"/>
            <w:gridSpan w:val="2"/>
            <w:tcBorders>
              <w:left w:val="single" w:sz="4" w:space="0" w:color="auto"/>
            </w:tcBorders>
          </w:tcPr>
          <w:p w14:paraId="2D0866D6" w14:textId="77777777" w:rsidR="00B043D7" w:rsidRDefault="00B043D7" w:rsidP="00B043D7">
            <w:pPr>
              <w:pStyle w:val="CRCoverPage"/>
              <w:spacing w:after="0"/>
              <w:rPr>
                <w:b/>
                <w:i/>
                <w:noProof/>
                <w:sz w:val="8"/>
                <w:szCs w:val="8"/>
              </w:rPr>
            </w:pPr>
          </w:p>
        </w:tc>
        <w:tc>
          <w:tcPr>
            <w:tcW w:w="6946" w:type="dxa"/>
            <w:gridSpan w:val="9"/>
            <w:tcBorders>
              <w:right w:val="single" w:sz="4" w:space="0" w:color="auto"/>
            </w:tcBorders>
          </w:tcPr>
          <w:p w14:paraId="365DEF04" w14:textId="77777777" w:rsidR="00B043D7" w:rsidRDefault="00B043D7" w:rsidP="00B043D7">
            <w:pPr>
              <w:pStyle w:val="CRCoverPage"/>
              <w:spacing w:after="0"/>
              <w:rPr>
                <w:noProof/>
                <w:sz w:val="8"/>
                <w:szCs w:val="8"/>
              </w:rPr>
            </w:pPr>
          </w:p>
        </w:tc>
      </w:tr>
      <w:tr w:rsidR="00B043D7" w14:paraId="21016551" w14:textId="77777777" w:rsidTr="00547111">
        <w:tc>
          <w:tcPr>
            <w:tcW w:w="2694" w:type="dxa"/>
            <w:gridSpan w:val="2"/>
            <w:tcBorders>
              <w:left w:val="single" w:sz="4" w:space="0" w:color="auto"/>
            </w:tcBorders>
          </w:tcPr>
          <w:p w14:paraId="49433147" w14:textId="77777777" w:rsidR="00B043D7" w:rsidRDefault="00B043D7" w:rsidP="00B043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25AC8" w14:textId="77777777" w:rsidR="00C073F3" w:rsidRPr="00E35578" w:rsidRDefault="00C073F3" w:rsidP="00C073F3">
            <w:pPr>
              <w:pStyle w:val="CRCoverPage"/>
              <w:spacing w:before="20" w:after="80"/>
              <w:ind w:left="100"/>
              <w:rPr>
                <w:rFonts w:cs="Arial"/>
                <w:bCs/>
                <w:lang w:eastAsia="zh-CN"/>
              </w:rPr>
            </w:pPr>
            <w:r w:rsidRPr="00E35578">
              <w:rPr>
                <w:rFonts w:cs="Arial"/>
                <w:bCs/>
                <w:lang w:eastAsia="zh-CN"/>
              </w:rPr>
              <w:t xml:space="preserve">New per-FS Tx Diversity </w:t>
            </w:r>
            <w:proofErr w:type="spellStart"/>
            <w:r w:rsidRPr="00E35578">
              <w:rPr>
                <w:rFonts w:cs="Arial"/>
                <w:bCs/>
                <w:lang w:eastAsia="zh-CN"/>
              </w:rPr>
              <w:t>capabilies</w:t>
            </w:r>
            <w:proofErr w:type="spellEnd"/>
            <w:r w:rsidRPr="00E35578">
              <w:rPr>
                <w:rFonts w:cs="Arial"/>
                <w:bCs/>
                <w:lang w:eastAsia="zh-CN"/>
              </w:rPr>
              <w:t xml:space="preserve"> </w:t>
            </w:r>
            <w:r w:rsidRPr="00E35578">
              <w:rPr>
                <w:rFonts w:cs="Arial"/>
                <w:bCs/>
                <w:i/>
                <w:iCs/>
                <w:lang w:eastAsia="zh-CN"/>
              </w:rPr>
              <w:t>twoTxDiversity-r18</w:t>
            </w:r>
            <w:r w:rsidRPr="00E35578">
              <w:rPr>
                <w:rFonts w:cs="Arial"/>
                <w:bCs/>
                <w:lang w:eastAsia="zh-CN"/>
              </w:rPr>
              <w:t xml:space="preserve"> and </w:t>
            </w:r>
            <w:r w:rsidRPr="00E35578">
              <w:rPr>
                <w:rFonts w:cs="Arial"/>
                <w:bCs/>
                <w:i/>
                <w:iCs/>
                <w:lang w:eastAsia="zh-CN"/>
              </w:rPr>
              <w:t>fourTxDiversity-r18</w:t>
            </w:r>
            <w:r w:rsidRPr="00E35578">
              <w:rPr>
                <w:rFonts w:cs="Arial"/>
                <w:bCs/>
                <w:lang w:eastAsia="zh-CN"/>
              </w:rPr>
              <w:t xml:space="preserve"> are added to </w:t>
            </w:r>
            <w:proofErr w:type="spellStart"/>
            <w:r w:rsidRPr="001B7690">
              <w:rPr>
                <w:rFonts w:cs="Arial"/>
                <w:bCs/>
                <w:i/>
                <w:iCs/>
                <w:lang w:eastAsia="zh-CN"/>
              </w:rPr>
              <w:t>FeatureSetUplink</w:t>
            </w:r>
            <w:proofErr w:type="spellEnd"/>
            <w:r w:rsidRPr="00E35578">
              <w:rPr>
                <w:rFonts w:cs="Arial"/>
                <w:bCs/>
                <w:lang w:eastAsia="zh-CN"/>
              </w:rPr>
              <w:t>.</w:t>
            </w:r>
          </w:p>
          <w:p w14:paraId="55618817" w14:textId="77777777" w:rsidR="00C073F3" w:rsidRPr="00E35578" w:rsidRDefault="00C073F3" w:rsidP="00C073F3">
            <w:pPr>
              <w:pStyle w:val="CRCoverPage"/>
              <w:spacing w:before="20" w:after="80"/>
              <w:rPr>
                <w:b/>
                <w:bCs/>
                <w:i/>
                <w:noProof/>
              </w:rPr>
            </w:pPr>
          </w:p>
          <w:p w14:paraId="19AEC79B" w14:textId="77777777" w:rsidR="00C073F3" w:rsidRPr="00E35578" w:rsidRDefault="00C073F3" w:rsidP="00C073F3">
            <w:pPr>
              <w:pStyle w:val="CRCoverPage"/>
              <w:spacing w:before="20" w:after="80"/>
              <w:ind w:left="100"/>
              <w:rPr>
                <w:b/>
                <w:noProof/>
              </w:rPr>
            </w:pPr>
            <w:r w:rsidRPr="00E35578">
              <w:rPr>
                <w:b/>
                <w:noProof/>
              </w:rPr>
              <w:t>Impact analysis</w:t>
            </w:r>
          </w:p>
          <w:p w14:paraId="612C3257" w14:textId="77777777" w:rsidR="00C073F3" w:rsidRPr="00E35578" w:rsidRDefault="00C073F3" w:rsidP="00C073F3">
            <w:pPr>
              <w:pStyle w:val="CRCoverPage"/>
              <w:spacing w:before="20" w:after="80"/>
              <w:ind w:left="100"/>
              <w:rPr>
                <w:noProof/>
              </w:rPr>
            </w:pPr>
            <w:r w:rsidRPr="00E35578">
              <w:rPr>
                <w:noProof/>
                <w:u w:val="single"/>
              </w:rPr>
              <w:t>Impacted functionality</w:t>
            </w:r>
            <w:r w:rsidRPr="00E35578">
              <w:rPr>
                <w:noProof/>
              </w:rPr>
              <w:t>: Tx Diversity</w:t>
            </w:r>
          </w:p>
          <w:p w14:paraId="779413CF" w14:textId="77777777" w:rsidR="00C073F3" w:rsidRPr="00E35578" w:rsidRDefault="00C073F3" w:rsidP="00C073F3">
            <w:pPr>
              <w:pStyle w:val="CRCoverPage"/>
              <w:spacing w:before="20" w:after="80"/>
              <w:ind w:left="100"/>
              <w:rPr>
                <w:noProof/>
              </w:rPr>
            </w:pPr>
            <w:r w:rsidRPr="00E35578">
              <w:rPr>
                <w:noProof/>
                <w:u w:val="single"/>
              </w:rPr>
              <w:t>Inter-operability</w:t>
            </w:r>
            <w:r w:rsidRPr="00E35578">
              <w:rPr>
                <w:noProof/>
              </w:rPr>
              <w:t xml:space="preserve">: </w:t>
            </w:r>
          </w:p>
          <w:p w14:paraId="6B3710E9" w14:textId="77777777" w:rsidR="000E55EB" w:rsidRDefault="00C073F3" w:rsidP="000E55EB">
            <w:pPr>
              <w:pStyle w:val="CRCoverPage"/>
              <w:numPr>
                <w:ilvl w:val="0"/>
                <w:numId w:val="3"/>
              </w:numPr>
              <w:tabs>
                <w:tab w:val="left" w:pos="384"/>
              </w:tabs>
              <w:spacing w:before="20" w:after="80"/>
              <w:ind w:left="384" w:hanging="284"/>
              <w:rPr>
                <w:noProof/>
              </w:rPr>
            </w:pPr>
            <w:r w:rsidRPr="00E35578">
              <w:rPr>
                <w:noProof/>
              </w:rPr>
              <w:t>If the network is implemented according to the CR and the UE is not there is no inter-</w:t>
            </w:r>
            <w:r w:rsidRPr="00C732D6">
              <w:rPr>
                <w:noProof/>
              </w:rPr>
              <w:t>operability issue, but the UE cannot indicate that it supports 2Tx or 4Tx Diversity for particular feature sets.</w:t>
            </w:r>
          </w:p>
          <w:p w14:paraId="31C656EC" w14:textId="67EF87BB" w:rsidR="00B043D7" w:rsidRPr="000E55EB" w:rsidRDefault="00C073F3" w:rsidP="000E55EB">
            <w:pPr>
              <w:pStyle w:val="CRCoverPage"/>
              <w:numPr>
                <w:ilvl w:val="0"/>
                <w:numId w:val="3"/>
              </w:numPr>
              <w:tabs>
                <w:tab w:val="left" w:pos="384"/>
              </w:tabs>
              <w:spacing w:before="20" w:after="80"/>
              <w:ind w:left="384" w:hanging="284"/>
              <w:rPr>
                <w:noProof/>
              </w:rPr>
            </w:pPr>
            <w:r w:rsidRPr="00C732D6">
              <w:rPr>
                <w:noProof/>
              </w:rPr>
              <w:t>If the UE is implemented according to the CR and the network is not there is no inter-operability issue, but the network cannot know that the UE supports 2Tx or 4Tx Diversity for particular feature sets.</w:t>
            </w:r>
          </w:p>
        </w:tc>
      </w:tr>
      <w:tr w:rsidR="00B043D7" w14:paraId="1F886379" w14:textId="77777777" w:rsidTr="00547111">
        <w:tc>
          <w:tcPr>
            <w:tcW w:w="2694" w:type="dxa"/>
            <w:gridSpan w:val="2"/>
            <w:tcBorders>
              <w:left w:val="single" w:sz="4" w:space="0" w:color="auto"/>
            </w:tcBorders>
          </w:tcPr>
          <w:p w14:paraId="4D989623" w14:textId="77777777" w:rsidR="00B043D7" w:rsidRDefault="00B043D7" w:rsidP="00B043D7">
            <w:pPr>
              <w:pStyle w:val="CRCoverPage"/>
              <w:spacing w:after="0"/>
              <w:rPr>
                <w:b/>
                <w:i/>
                <w:noProof/>
                <w:sz w:val="8"/>
                <w:szCs w:val="8"/>
              </w:rPr>
            </w:pPr>
          </w:p>
        </w:tc>
        <w:tc>
          <w:tcPr>
            <w:tcW w:w="6946" w:type="dxa"/>
            <w:gridSpan w:val="9"/>
            <w:tcBorders>
              <w:right w:val="single" w:sz="4" w:space="0" w:color="auto"/>
            </w:tcBorders>
          </w:tcPr>
          <w:p w14:paraId="71C4A204" w14:textId="77777777" w:rsidR="00B043D7" w:rsidRDefault="00B043D7" w:rsidP="00B043D7">
            <w:pPr>
              <w:pStyle w:val="CRCoverPage"/>
              <w:spacing w:after="0"/>
              <w:rPr>
                <w:noProof/>
                <w:sz w:val="8"/>
                <w:szCs w:val="8"/>
              </w:rPr>
            </w:pPr>
          </w:p>
        </w:tc>
      </w:tr>
      <w:tr w:rsidR="00FC2339" w14:paraId="678D7BF9" w14:textId="77777777" w:rsidTr="00547111">
        <w:tc>
          <w:tcPr>
            <w:tcW w:w="2694" w:type="dxa"/>
            <w:gridSpan w:val="2"/>
            <w:tcBorders>
              <w:left w:val="single" w:sz="4" w:space="0" w:color="auto"/>
              <w:bottom w:val="single" w:sz="4" w:space="0" w:color="auto"/>
            </w:tcBorders>
          </w:tcPr>
          <w:p w14:paraId="4E5CE1B6" w14:textId="77777777" w:rsidR="00FC2339" w:rsidRDefault="00FC2339" w:rsidP="00FC23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234E3" w:rsidR="00FC2339" w:rsidRDefault="00FC2339" w:rsidP="00FC2339">
            <w:pPr>
              <w:pStyle w:val="CRCoverPage"/>
              <w:spacing w:after="0"/>
              <w:ind w:left="100"/>
              <w:rPr>
                <w:noProof/>
              </w:rPr>
            </w:pPr>
            <w:r w:rsidRPr="009748A5">
              <w:rPr>
                <w:rFonts w:cs="Arial"/>
                <w:bCs/>
                <w:lang w:eastAsia="zh-CN"/>
              </w:rPr>
              <w:t xml:space="preserve">Tx Diversity cannot be </w:t>
            </w:r>
            <w:r>
              <w:rPr>
                <w:rFonts w:cs="Arial"/>
                <w:bCs/>
                <w:lang w:eastAsia="zh-CN"/>
              </w:rPr>
              <w:t>indicated</w:t>
            </w:r>
            <w:r w:rsidRPr="009748A5">
              <w:rPr>
                <w:rFonts w:cs="Arial"/>
                <w:bCs/>
                <w:lang w:eastAsia="zh-CN"/>
              </w:rPr>
              <w:t xml:space="preserve"> at a feature</w:t>
            </w:r>
            <w:r>
              <w:rPr>
                <w:rFonts w:cs="Arial"/>
                <w:bCs/>
                <w:lang w:eastAsia="zh-CN"/>
              </w:rPr>
              <w:t xml:space="preserve"> </w:t>
            </w:r>
            <w:r w:rsidRPr="009748A5">
              <w:rPr>
                <w:rFonts w:cs="Arial"/>
                <w:bCs/>
                <w:lang w:eastAsia="zh-CN"/>
              </w:rPr>
              <w:t>set level</w:t>
            </w:r>
            <w:r w:rsidRPr="009748A5">
              <w:rPr>
                <w:noProof/>
              </w:rPr>
              <w:t>.</w:t>
            </w:r>
          </w:p>
        </w:tc>
      </w:tr>
      <w:tr w:rsidR="00FC2339" w14:paraId="034AF533" w14:textId="77777777" w:rsidTr="00547111">
        <w:tc>
          <w:tcPr>
            <w:tcW w:w="2694" w:type="dxa"/>
            <w:gridSpan w:val="2"/>
          </w:tcPr>
          <w:p w14:paraId="39D9EB5B" w14:textId="77777777" w:rsidR="00FC2339" w:rsidRDefault="00FC2339" w:rsidP="00FC2339">
            <w:pPr>
              <w:pStyle w:val="CRCoverPage"/>
              <w:spacing w:after="0"/>
              <w:rPr>
                <w:b/>
                <w:i/>
                <w:noProof/>
                <w:sz w:val="8"/>
                <w:szCs w:val="8"/>
              </w:rPr>
            </w:pPr>
          </w:p>
        </w:tc>
        <w:tc>
          <w:tcPr>
            <w:tcW w:w="6946" w:type="dxa"/>
            <w:gridSpan w:val="9"/>
          </w:tcPr>
          <w:p w14:paraId="7826CB1C" w14:textId="77777777" w:rsidR="00FC2339" w:rsidRDefault="00FC2339" w:rsidP="00FC2339">
            <w:pPr>
              <w:pStyle w:val="CRCoverPage"/>
              <w:spacing w:after="0"/>
              <w:rPr>
                <w:noProof/>
                <w:sz w:val="8"/>
                <w:szCs w:val="8"/>
              </w:rPr>
            </w:pPr>
          </w:p>
        </w:tc>
      </w:tr>
      <w:tr w:rsidR="00FC2339" w14:paraId="6A17D7AC" w14:textId="77777777" w:rsidTr="00547111">
        <w:tc>
          <w:tcPr>
            <w:tcW w:w="2694" w:type="dxa"/>
            <w:gridSpan w:val="2"/>
            <w:tcBorders>
              <w:top w:val="single" w:sz="4" w:space="0" w:color="auto"/>
              <w:left w:val="single" w:sz="4" w:space="0" w:color="auto"/>
            </w:tcBorders>
          </w:tcPr>
          <w:p w14:paraId="6DAD5B19" w14:textId="77777777" w:rsidR="00FC2339" w:rsidRDefault="00FC2339" w:rsidP="00FC23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D332E" w:rsidR="00FC2339" w:rsidRDefault="00FC2339" w:rsidP="00FC2339">
            <w:pPr>
              <w:pStyle w:val="CRCoverPage"/>
              <w:spacing w:after="0"/>
              <w:ind w:left="100"/>
              <w:rPr>
                <w:noProof/>
              </w:rPr>
            </w:pPr>
            <w:r>
              <w:rPr>
                <w:noProof/>
              </w:rPr>
              <w:t>4.2.7.7</w:t>
            </w:r>
          </w:p>
        </w:tc>
      </w:tr>
      <w:tr w:rsidR="00FC2339" w14:paraId="56E1E6C3" w14:textId="77777777" w:rsidTr="00547111">
        <w:tc>
          <w:tcPr>
            <w:tcW w:w="2694" w:type="dxa"/>
            <w:gridSpan w:val="2"/>
            <w:tcBorders>
              <w:left w:val="single" w:sz="4" w:space="0" w:color="auto"/>
            </w:tcBorders>
          </w:tcPr>
          <w:p w14:paraId="2FB9DE77" w14:textId="77777777" w:rsidR="00FC2339" w:rsidRDefault="00FC2339" w:rsidP="00FC2339">
            <w:pPr>
              <w:pStyle w:val="CRCoverPage"/>
              <w:spacing w:after="0"/>
              <w:rPr>
                <w:b/>
                <w:i/>
                <w:noProof/>
                <w:sz w:val="8"/>
                <w:szCs w:val="8"/>
              </w:rPr>
            </w:pPr>
          </w:p>
        </w:tc>
        <w:tc>
          <w:tcPr>
            <w:tcW w:w="6946" w:type="dxa"/>
            <w:gridSpan w:val="9"/>
            <w:tcBorders>
              <w:right w:val="single" w:sz="4" w:space="0" w:color="auto"/>
            </w:tcBorders>
          </w:tcPr>
          <w:p w14:paraId="0898542D" w14:textId="77777777" w:rsidR="00FC2339" w:rsidRDefault="00FC2339" w:rsidP="00FC2339">
            <w:pPr>
              <w:pStyle w:val="CRCoverPage"/>
              <w:spacing w:after="0"/>
              <w:rPr>
                <w:noProof/>
                <w:sz w:val="8"/>
                <w:szCs w:val="8"/>
              </w:rPr>
            </w:pPr>
          </w:p>
        </w:tc>
      </w:tr>
      <w:tr w:rsidR="00FC2339" w14:paraId="76F95A8B" w14:textId="77777777" w:rsidTr="00547111">
        <w:tc>
          <w:tcPr>
            <w:tcW w:w="2694" w:type="dxa"/>
            <w:gridSpan w:val="2"/>
            <w:tcBorders>
              <w:left w:val="single" w:sz="4" w:space="0" w:color="auto"/>
            </w:tcBorders>
          </w:tcPr>
          <w:p w14:paraId="335EAB52" w14:textId="77777777" w:rsidR="00FC2339" w:rsidRDefault="00FC2339" w:rsidP="00FC23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339" w:rsidRDefault="00FC2339" w:rsidP="00FC23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339" w:rsidRDefault="00FC2339" w:rsidP="00FC2339">
            <w:pPr>
              <w:pStyle w:val="CRCoverPage"/>
              <w:spacing w:after="0"/>
              <w:jc w:val="center"/>
              <w:rPr>
                <w:b/>
                <w:caps/>
                <w:noProof/>
              </w:rPr>
            </w:pPr>
            <w:r>
              <w:rPr>
                <w:b/>
                <w:caps/>
                <w:noProof/>
              </w:rPr>
              <w:t>N</w:t>
            </w:r>
          </w:p>
        </w:tc>
        <w:tc>
          <w:tcPr>
            <w:tcW w:w="2977" w:type="dxa"/>
            <w:gridSpan w:val="4"/>
          </w:tcPr>
          <w:p w14:paraId="304CCBCB" w14:textId="77777777" w:rsidR="00FC2339" w:rsidRDefault="00FC2339" w:rsidP="00FC23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339" w:rsidRDefault="00FC2339" w:rsidP="00FC2339">
            <w:pPr>
              <w:pStyle w:val="CRCoverPage"/>
              <w:spacing w:after="0"/>
              <w:ind w:left="99"/>
              <w:rPr>
                <w:noProof/>
              </w:rPr>
            </w:pPr>
          </w:p>
        </w:tc>
      </w:tr>
      <w:tr w:rsidR="00FC2339" w14:paraId="34ACE2EB" w14:textId="77777777" w:rsidTr="00547111">
        <w:tc>
          <w:tcPr>
            <w:tcW w:w="2694" w:type="dxa"/>
            <w:gridSpan w:val="2"/>
            <w:tcBorders>
              <w:left w:val="single" w:sz="4" w:space="0" w:color="auto"/>
            </w:tcBorders>
          </w:tcPr>
          <w:p w14:paraId="571382F3" w14:textId="77777777" w:rsidR="00FC2339" w:rsidRDefault="00FC2339" w:rsidP="00FC23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7A722" w:rsidR="00FC2339" w:rsidRDefault="00FC2339" w:rsidP="00FC23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339" w:rsidRDefault="00FC2339" w:rsidP="00FC2339">
            <w:pPr>
              <w:pStyle w:val="CRCoverPage"/>
              <w:spacing w:after="0"/>
              <w:jc w:val="center"/>
              <w:rPr>
                <w:b/>
                <w:caps/>
                <w:noProof/>
              </w:rPr>
            </w:pPr>
          </w:p>
        </w:tc>
        <w:tc>
          <w:tcPr>
            <w:tcW w:w="2977" w:type="dxa"/>
            <w:gridSpan w:val="4"/>
          </w:tcPr>
          <w:p w14:paraId="7DB274D8" w14:textId="77777777" w:rsidR="00FC2339" w:rsidRDefault="00FC2339" w:rsidP="00FC23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02C06" w:rsidR="00FC2339" w:rsidRDefault="00FC2339" w:rsidP="00FC2339">
            <w:pPr>
              <w:pStyle w:val="CRCoverPage"/>
              <w:spacing w:after="0"/>
              <w:ind w:left="99"/>
              <w:rPr>
                <w:noProof/>
              </w:rPr>
            </w:pPr>
            <w:r w:rsidRPr="00B92C1C">
              <w:rPr>
                <w:noProof/>
              </w:rPr>
              <w:t xml:space="preserve">TS 38.331 CR </w:t>
            </w:r>
            <w:r w:rsidR="00B92C1C" w:rsidRPr="00B92C1C">
              <w:rPr>
                <w:noProof/>
              </w:rPr>
              <w:t>4477</w:t>
            </w:r>
          </w:p>
        </w:tc>
      </w:tr>
      <w:tr w:rsidR="00FC2339" w14:paraId="446DDBAC" w14:textId="77777777" w:rsidTr="00547111">
        <w:tc>
          <w:tcPr>
            <w:tcW w:w="2694" w:type="dxa"/>
            <w:gridSpan w:val="2"/>
            <w:tcBorders>
              <w:left w:val="single" w:sz="4" w:space="0" w:color="auto"/>
            </w:tcBorders>
          </w:tcPr>
          <w:p w14:paraId="678A1AA6" w14:textId="77777777" w:rsidR="00FC2339" w:rsidRDefault="00FC2339" w:rsidP="00FC23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339" w:rsidRDefault="00FC2339" w:rsidP="00FC23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839A92" w:rsidR="00FC2339" w:rsidRDefault="00FC2339" w:rsidP="00FC2339">
            <w:pPr>
              <w:pStyle w:val="CRCoverPage"/>
              <w:spacing w:after="0"/>
              <w:jc w:val="center"/>
              <w:rPr>
                <w:b/>
                <w:caps/>
                <w:noProof/>
              </w:rPr>
            </w:pPr>
            <w:r>
              <w:rPr>
                <w:b/>
                <w:caps/>
                <w:noProof/>
              </w:rPr>
              <w:t>X</w:t>
            </w:r>
          </w:p>
        </w:tc>
        <w:tc>
          <w:tcPr>
            <w:tcW w:w="2977" w:type="dxa"/>
            <w:gridSpan w:val="4"/>
          </w:tcPr>
          <w:p w14:paraId="1A4306D9" w14:textId="77777777" w:rsidR="00FC2339" w:rsidRDefault="00FC2339" w:rsidP="00FC23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339" w:rsidRDefault="00FC2339" w:rsidP="00FC2339">
            <w:pPr>
              <w:pStyle w:val="CRCoverPage"/>
              <w:spacing w:after="0"/>
              <w:ind w:left="99"/>
              <w:rPr>
                <w:noProof/>
              </w:rPr>
            </w:pPr>
            <w:r>
              <w:rPr>
                <w:noProof/>
              </w:rPr>
              <w:t xml:space="preserve">TS/TR ... CR ... </w:t>
            </w:r>
          </w:p>
        </w:tc>
      </w:tr>
      <w:tr w:rsidR="00FC2339" w14:paraId="55C714D2" w14:textId="77777777" w:rsidTr="00547111">
        <w:tc>
          <w:tcPr>
            <w:tcW w:w="2694" w:type="dxa"/>
            <w:gridSpan w:val="2"/>
            <w:tcBorders>
              <w:left w:val="single" w:sz="4" w:space="0" w:color="auto"/>
            </w:tcBorders>
          </w:tcPr>
          <w:p w14:paraId="45913E62" w14:textId="77777777" w:rsidR="00FC2339" w:rsidRDefault="00FC2339" w:rsidP="00FC23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339" w:rsidRDefault="00FC2339" w:rsidP="00FC23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D9700" w:rsidR="00FC2339" w:rsidRDefault="00FC2339" w:rsidP="00FC2339">
            <w:pPr>
              <w:pStyle w:val="CRCoverPage"/>
              <w:spacing w:after="0"/>
              <w:jc w:val="center"/>
              <w:rPr>
                <w:b/>
                <w:caps/>
                <w:noProof/>
              </w:rPr>
            </w:pPr>
            <w:r>
              <w:rPr>
                <w:b/>
                <w:caps/>
                <w:noProof/>
              </w:rPr>
              <w:t>X</w:t>
            </w:r>
          </w:p>
        </w:tc>
        <w:tc>
          <w:tcPr>
            <w:tcW w:w="2977" w:type="dxa"/>
            <w:gridSpan w:val="4"/>
          </w:tcPr>
          <w:p w14:paraId="1B4FF921" w14:textId="77777777" w:rsidR="00FC2339" w:rsidRDefault="00FC2339" w:rsidP="00FC23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339" w:rsidRDefault="00FC2339" w:rsidP="00FC2339">
            <w:pPr>
              <w:pStyle w:val="CRCoverPage"/>
              <w:spacing w:after="0"/>
              <w:ind w:left="99"/>
              <w:rPr>
                <w:noProof/>
              </w:rPr>
            </w:pPr>
            <w:r>
              <w:rPr>
                <w:noProof/>
              </w:rPr>
              <w:t xml:space="preserve">TS/TR ... CR ... </w:t>
            </w:r>
          </w:p>
        </w:tc>
      </w:tr>
      <w:tr w:rsidR="00FC2339" w14:paraId="60DF82CC" w14:textId="77777777" w:rsidTr="008863B9">
        <w:tc>
          <w:tcPr>
            <w:tcW w:w="2694" w:type="dxa"/>
            <w:gridSpan w:val="2"/>
            <w:tcBorders>
              <w:left w:val="single" w:sz="4" w:space="0" w:color="auto"/>
            </w:tcBorders>
          </w:tcPr>
          <w:p w14:paraId="517696CD" w14:textId="77777777" w:rsidR="00FC2339" w:rsidRDefault="00FC2339" w:rsidP="00FC2339">
            <w:pPr>
              <w:pStyle w:val="CRCoverPage"/>
              <w:spacing w:after="0"/>
              <w:rPr>
                <w:b/>
                <w:i/>
                <w:noProof/>
              </w:rPr>
            </w:pPr>
          </w:p>
        </w:tc>
        <w:tc>
          <w:tcPr>
            <w:tcW w:w="6946" w:type="dxa"/>
            <w:gridSpan w:val="9"/>
            <w:tcBorders>
              <w:right w:val="single" w:sz="4" w:space="0" w:color="auto"/>
            </w:tcBorders>
          </w:tcPr>
          <w:p w14:paraId="4D84207F" w14:textId="77777777" w:rsidR="00FC2339" w:rsidRDefault="00FC2339" w:rsidP="00FC2339">
            <w:pPr>
              <w:pStyle w:val="CRCoverPage"/>
              <w:spacing w:after="0"/>
              <w:rPr>
                <w:noProof/>
              </w:rPr>
            </w:pPr>
          </w:p>
        </w:tc>
      </w:tr>
      <w:tr w:rsidR="00FC2339" w14:paraId="556B87B6" w14:textId="77777777" w:rsidTr="008863B9">
        <w:tc>
          <w:tcPr>
            <w:tcW w:w="2694" w:type="dxa"/>
            <w:gridSpan w:val="2"/>
            <w:tcBorders>
              <w:left w:val="single" w:sz="4" w:space="0" w:color="auto"/>
              <w:bottom w:val="single" w:sz="4" w:space="0" w:color="auto"/>
            </w:tcBorders>
          </w:tcPr>
          <w:p w14:paraId="79A9C411" w14:textId="77777777" w:rsidR="00FC2339" w:rsidRDefault="00FC2339" w:rsidP="00FC23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339" w:rsidRDefault="00FC2339" w:rsidP="00FC2339">
            <w:pPr>
              <w:pStyle w:val="CRCoverPage"/>
              <w:spacing w:after="0"/>
              <w:ind w:left="100"/>
              <w:rPr>
                <w:noProof/>
              </w:rPr>
            </w:pPr>
          </w:p>
        </w:tc>
      </w:tr>
      <w:tr w:rsidR="00FC2339" w:rsidRPr="008863B9" w14:paraId="45BFE792" w14:textId="77777777" w:rsidTr="008863B9">
        <w:tc>
          <w:tcPr>
            <w:tcW w:w="2694" w:type="dxa"/>
            <w:gridSpan w:val="2"/>
            <w:tcBorders>
              <w:top w:val="single" w:sz="4" w:space="0" w:color="auto"/>
              <w:bottom w:val="single" w:sz="4" w:space="0" w:color="auto"/>
            </w:tcBorders>
          </w:tcPr>
          <w:p w14:paraId="194242DD" w14:textId="77777777" w:rsidR="00FC2339" w:rsidRPr="008863B9" w:rsidRDefault="00FC2339" w:rsidP="00FC23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339" w:rsidRPr="008863B9" w:rsidRDefault="00FC2339" w:rsidP="00FC2339">
            <w:pPr>
              <w:pStyle w:val="CRCoverPage"/>
              <w:spacing w:after="0"/>
              <w:ind w:left="100"/>
              <w:rPr>
                <w:noProof/>
                <w:sz w:val="8"/>
                <w:szCs w:val="8"/>
              </w:rPr>
            </w:pPr>
          </w:p>
        </w:tc>
      </w:tr>
      <w:tr w:rsidR="00FC23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339" w:rsidRDefault="00FC2339" w:rsidP="00FC23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2F3B0B" w:rsidR="00FC2339" w:rsidRDefault="00FC2339" w:rsidP="00FC233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4AD7094" w14:textId="77777777" w:rsidR="00F60AE8" w:rsidRPr="0095297E" w:rsidRDefault="00F60AE8" w:rsidP="00F60AE8">
      <w:pPr>
        <w:pStyle w:val="Heading4"/>
      </w:pPr>
      <w:bookmarkStart w:id="1" w:name="_Toc12750899"/>
      <w:bookmarkStart w:id="2" w:name="_Toc29382263"/>
      <w:bookmarkStart w:id="3" w:name="_Toc37093380"/>
      <w:bookmarkStart w:id="4" w:name="_Toc37238656"/>
      <w:bookmarkStart w:id="5" w:name="_Toc37238770"/>
      <w:bookmarkStart w:id="6" w:name="_Toc46488666"/>
      <w:bookmarkStart w:id="7" w:name="_Toc52574087"/>
      <w:bookmarkStart w:id="8" w:name="_Toc52574173"/>
      <w:bookmarkStart w:id="9" w:name="_Toc146751304"/>
      <w:r w:rsidRPr="0095297E">
        <w:lastRenderedPageBreak/>
        <w:t>4.2.7.7</w:t>
      </w:r>
      <w:r w:rsidRPr="0095297E">
        <w:tab/>
      </w:r>
      <w:proofErr w:type="spellStart"/>
      <w:r w:rsidRPr="0095297E">
        <w:rPr>
          <w:i/>
        </w:rPr>
        <w:t>FeatureSetUplink</w:t>
      </w:r>
      <w:proofErr w:type="spellEnd"/>
      <w:r w:rsidRPr="0095297E">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60AE8" w:rsidRPr="0095297E" w14:paraId="09A6B172" w14:textId="77777777" w:rsidTr="00AE7885">
        <w:trPr>
          <w:cantSplit/>
          <w:tblHeader/>
        </w:trPr>
        <w:tc>
          <w:tcPr>
            <w:tcW w:w="6917" w:type="dxa"/>
          </w:tcPr>
          <w:p w14:paraId="0CC49BF6" w14:textId="77777777" w:rsidR="00F60AE8" w:rsidRPr="0095297E" w:rsidRDefault="00F60AE8" w:rsidP="00AE7885">
            <w:pPr>
              <w:pStyle w:val="TAH"/>
            </w:pPr>
            <w:r w:rsidRPr="0095297E">
              <w:lastRenderedPageBreak/>
              <w:t>Definitions for parameters</w:t>
            </w:r>
          </w:p>
        </w:tc>
        <w:tc>
          <w:tcPr>
            <w:tcW w:w="709" w:type="dxa"/>
          </w:tcPr>
          <w:p w14:paraId="6D9FD6B3" w14:textId="77777777" w:rsidR="00F60AE8" w:rsidRPr="0095297E" w:rsidRDefault="00F60AE8" w:rsidP="00AE7885">
            <w:pPr>
              <w:pStyle w:val="TAH"/>
            </w:pPr>
            <w:r w:rsidRPr="0095297E">
              <w:t>Per</w:t>
            </w:r>
          </w:p>
        </w:tc>
        <w:tc>
          <w:tcPr>
            <w:tcW w:w="567" w:type="dxa"/>
          </w:tcPr>
          <w:p w14:paraId="27FC82EC" w14:textId="77777777" w:rsidR="00F60AE8" w:rsidRPr="0095297E" w:rsidRDefault="00F60AE8" w:rsidP="00AE7885">
            <w:pPr>
              <w:pStyle w:val="TAH"/>
            </w:pPr>
            <w:r w:rsidRPr="0095297E">
              <w:t>M</w:t>
            </w:r>
          </w:p>
        </w:tc>
        <w:tc>
          <w:tcPr>
            <w:tcW w:w="709" w:type="dxa"/>
          </w:tcPr>
          <w:p w14:paraId="1D374ECF" w14:textId="77777777" w:rsidR="00F60AE8" w:rsidRPr="0095297E" w:rsidRDefault="00F60AE8" w:rsidP="00AE7885">
            <w:pPr>
              <w:pStyle w:val="TAH"/>
            </w:pPr>
            <w:r w:rsidRPr="0095297E">
              <w:t>FDD-TDD</w:t>
            </w:r>
          </w:p>
          <w:p w14:paraId="6DD72214" w14:textId="77777777" w:rsidR="00F60AE8" w:rsidRPr="0095297E" w:rsidRDefault="00F60AE8" w:rsidP="00AE7885">
            <w:pPr>
              <w:pStyle w:val="TAH"/>
            </w:pPr>
            <w:r w:rsidRPr="0095297E">
              <w:t>DIFF</w:t>
            </w:r>
          </w:p>
        </w:tc>
        <w:tc>
          <w:tcPr>
            <w:tcW w:w="728" w:type="dxa"/>
          </w:tcPr>
          <w:p w14:paraId="71435305" w14:textId="77777777" w:rsidR="00F60AE8" w:rsidRPr="0095297E" w:rsidRDefault="00F60AE8" w:rsidP="00AE7885">
            <w:pPr>
              <w:pStyle w:val="TAH"/>
            </w:pPr>
            <w:r w:rsidRPr="0095297E">
              <w:t>FR1-FR2</w:t>
            </w:r>
          </w:p>
          <w:p w14:paraId="3ED4ED77" w14:textId="77777777" w:rsidR="00F60AE8" w:rsidRPr="0095297E" w:rsidRDefault="00F60AE8" w:rsidP="00AE7885">
            <w:pPr>
              <w:pStyle w:val="TAH"/>
            </w:pPr>
            <w:r w:rsidRPr="0095297E">
              <w:t>DIFF</w:t>
            </w:r>
          </w:p>
        </w:tc>
      </w:tr>
      <w:tr w:rsidR="00F60AE8" w:rsidRPr="0095297E" w14:paraId="7ADE262D" w14:textId="77777777" w:rsidTr="00AE7885">
        <w:trPr>
          <w:cantSplit/>
          <w:tblHeader/>
        </w:trPr>
        <w:tc>
          <w:tcPr>
            <w:tcW w:w="6917" w:type="dxa"/>
          </w:tcPr>
          <w:p w14:paraId="5AF21344" w14:textId="77777777" w:rsidR="00F60AE8" w:rsidRPr="0095297E" w:rsidRDefault="00F60AE8" w:rsidP="00AE7885">
            <w:pPr>
              <w:pStyle w:val="TAL"/>
              <w:rPr>
                <w:b/>
                <w:i/>
              </w:rPr>
            </w:pPr>
            <w:proofErr w:type="spellStart"/>
            <w:r w:rsidRPr="0095297E">
              <w:rPr>
                <w:b/>
                <w:i/>
              </w:rPr>
              <w:t>scalingFactor</w:t>
            </w:r>
            <w:proofErr w:type="spellEnd"/>
          </w:p>
          <w:p w14:paraId="13DA0208" w14:textId="77777777" w:rsidR="00F60AE8" w:rsidRPr="0095297E" w:rsidRDefault="00F60AE8" w:rsidP="00AE7885">
            <w:pPr>
              <w:pStyle w:val="TAL"/>
            </w:pPr>
            <w:r w:rsidRPr="0095297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2D8C96B8" w14:textId="77777777" w:rsidR="00F60AE8" w:rsidRPr="0095297E" w:rsidRDefault="00F60AE8" w:rsidP="00AE7885">
            <w:pPr>
              <w:pStyle w:val="TAL"/>
              <w:jc w:val="center"/>
            </w:pPr>
            <w:r w:rsidRPr="0095297E">
              <w:t>FS</w:t>
            </w:r>
          </w:p>
        </w:tc>
        <w:tc>
          <w:tcPr>
            <w:tcW w:w="567" w:type="dxa"/>
          </w:tcPr>
          <w:p w14:paraId="057ED1F6" w14:textId="77777777" w:rsidR="00F60AE8" w:rsidRPr="0095297E" w:rsidRDefault="00F60AE8" w:rsidP="00AE7885">
            <w:pPr>
              <w:pStyle w:val="TAL"/>
              <w:jc w:val="center"/>
            </w:pPr>
            <w:r w:rsidRPr="0095297E">
              <w:t>No</w:t>
            </w:r>
          </w:p>
        </w:tc>
        <w:tc>
          <w:tcPr>
            <w:tcW w:w="709" w:type="dxa"/>
          </w:tcPr>
          <w:p w14:paraId="6D4977EC" w14:textId="77777777" w:rsidR="00F60AE8" w:rsidRPr="0095297E" w:rsidRDefault="00F60AE8" w:rsidP="00AE7885">
            <w:pPr>
              <w:pStyle w:val="TAL"/>
              <w:jc w:val="center"/>
            </w:pPr>
            <w:r w:rsidRPr="0095297E">
              <w:rPr>
                <w:bCs/>
                <w:iCs/>
              </w:rPr>
              <w:t>N/A</w:t>
            </w:r>
          </w:p>
        </w:tc>
        <w:tc>
          <w:tcPr>
            <w:tcW w:w="728" w:type="dxa"/>
          </w:tcPr>
          <w:p w14:paraId="368A835C" w14:textId="77777777" w:rsidR="00F60AE8" w:rsidRPr="0095297E" w:rsidRDefault="00F60AE8" w:rsidP="00AE7885">
            <w:pPr>
              <w:pStyle w:val="TAL"/>
              <w:jc w:val="center"/>
            </w:pPr>
            <w:r w:rsidRPr="0095297E">
              <w:rPr>
                <w:bCs/>
                <w:iCs/>
              </w:rPr>
              <w:t>N/A</w:t>
            </w:r>
          </w:p>
        </w:tc>
      </w:tr>
      <w:tr w:rsidR="00F60AE8" w:rsidRPr="0095297E" w14:paraId="5B092052" w14:textId="77777777" w:rsidTr="00AE7885">
        <w:trPr>
          <w:cantSplit/>
          <w:tblHeader/>
        </w:trPr>
        <w:tc>
          <w:tcPr>
            <w:tcW w:w="6917" w:type="dxa"/>
          </w:tcPr>
          <w:p w14:paraId="376B90AC" w14:textId="77777777" w:rsidR="00F60AE8" w:rsidRPr="0095297E" w:rsidRDefault="00F60AE8" w:rsidP="00AE7885">
            <w:pPr>
              <w:pStyle w:val="TAL"/>
              <w:rPr>
                <w:b/>
                <w:i/>
              </w:rPr>
            </w:pPr>
            <w:r w:rsidRPr="0095297E">
              <w:rPr>
                <w:b/>
                <w:i/>
              </w:rPr>
              <w:t>cbgPUSCH-ProcessingType1-DifferentTB-PerSlot-r16</w:t>
            </w:r>
          </w:p>
          <w:p w14:paraId="3499E7EF" w14:textId="77777777" w:rsidR="00F60AE8" w:rsidRPr="0095297E" w:rsidRDefault="00F60AE8" w:rsidP="00AE7885">
            <w:pPr>
              <w:pStyle w:val="TAL"/>
              <w:rPr>
                <w:b/>
                <w:i/>
              </w:rPr>
            </w:pPr>
            <w:r w:rsidRPr="0095297E">
              <w:t>Defines whether the UE capable of processing time capability 1 supports CBG based transmission with one or with up to two or with up to four or with up to seven unicast PUSCHs per slot per CC.</w:t>
            </w:r>
          </w:p>
        </w:tc>
        <w:tc>
          <w:tcPr>
            <w:tcW w:w="709" w:type="dxa"/>
          </w:tcPr>
          <w:p w14:paraId="0F638050" w14:textId="77777777" w:rsidR="00F60AE8" w:rsidRPr="0095297E" w:rsidRDefault="00F60AE8" w:rsidP="00AE7885">
            <w:pPr>
              <w:pStyle w:val="TAL"/>
              <w:jc w:val="center"/>
            </w:pPr>
            <w:r w:rsidRPr="0095297E">
              <w:t>FS</w:t>
            </w:r>
          </w:p>
        </w:tc>
        <w:tc>
          <w:tcPr>
            <w:tcW w:w="567" w:type="dxa"/>
          </w:tcPr>
          <w:p w14:paraId="773E3149" w14:textId="77777777" w:rsidR="00F60AE8" w:rsidRPr="0095297E" w:rsidRDefault="00F60AE8" w:rsidP="00AE7885">
            <w:pPr>
              <w:pStyle w:val="TAL"/>
              <w:jc w:val="center"/>
            </w:pPr>
            <w:r w:rsidRPr="0095297E">
              <w:t>No</w:t>
            </w:r>
          </w:p>
        </w:tc>
        <w:tc>
          <w:tcPr>
            <w:tcW w:w="709" w:type="dxa"/>
          </w:tcPr>
          <w:p w14:paraId="27F5AE83" w14:textId="77777777" w:rsidR="00F60AE8" w:rsidRPr="0095297E" w:rsidRDefault="00F60AE8" w:rsidP="00AE7885">
            <w:pPr>
              <w:pStyle w:val="TAL"/>
              <w:jc w:val="center"/>
            </w:pPr>
            <w:r w:rsidRPr="0095297E">
              <w:rPr>
                <w:bCs/>
                <w:iCs/>
              </w:rPr>
              <w:t>N/A</w:t>
            </w:r>
          </w:p>
        </w:tc>
        <w:tc>
          <w:tcPr>
            <w:tcW w:w="728" w:type="dxa"/>
          </w:tcPr>
          <w:p w14:paraId="1734AE23" w14:textId="77777777" w:rsidR="00F60AE8" w:rsidRPr="0095297E" w:rsidRDefault="00F60AE8" w:rsidP="00AE7885">
            <w:pPr>
              <w:pStyle w:val="TAL"/>
              <w:jc w:val="center"/>
            </w:pPr>
            <w:r w:rsidRPr="0095297E">
              <w:rPr>
                <w:bCs/>
                <w:iCs/>
              </w:rPr>
              <w:t>N/A</w:t>
            </w:r>
          </w:p>
        </w:tc>
      </w:tr>
      <w:tr w:rsidR="00F60AE8" w:rsidRPr="0095297E" w14:paraId="4D29AB80" w14:textId="77777777" w:rsidTr="00AE7885">
        <w:trPr>
          <w:cantSplit/>
          <w:tblHeader/>
        </w:trPr>
        <w:tc>
          <w:tcPr>
            <w:tcW w:w="6917" w:type="dxa"/>
          </w:tcPr>
          <w:p w14:paraId="0829DF0E" w14:textId="77777777" w:rsidR="00F60AE8" w:rsidRPr="0095297E" w:rsidRDefault="00F60AE8" w:rsidP="00AE7885">
            <w:pPr>
              <w:pStyle w:val="TAL"/>
              <w:rPr>
                <w:b/>
                <w:i/>
              </w:rPr>
            </w:pPr>
            <w:r w:rsidRPr="0095297E">
              <w:rPr>
                <w:b/>
                <w:i/>
              </w:rPr>
              <w:t>cbgPUSCH-ProcessingType2-DifferentTB-PerSlot-r16</w:t>
            </w:r>
          </w:p>
          <w:p w14:paraId="495ED9D4" w14:textId="77777777" w:rsidR="00F60AE8" w:rsidRPr="0095297E" w:rsidRDefault="00F60AE8" w:rsidP="00AE7885">
            <w:pPr>
              <w:pStyle w:val="TAL"/>
              <w:rPr>
                <w:b/>
                <w:i/>
              </w:rPr>
            </w:pPr>
            <w:r w:rsidRPr="0095297E">
              <w:t>Defines whether the UE capable of processing time capability 2 supports CBG based transmission with one or with up to two or with up to four or with up to seven unicast PUSCHs per slot per CC.</w:t>
            </w:r>
          </w:p>
        </w:tc>
        <w:tc>
          <w:tcPr>
            <w:tcW w:w="709" w:type="dxa"/>
          </w:tcPr>
          <w:p w14:paraId="56D76744" w14:textId="77777777" w:rsidR="00F60AE8" w:rsidRPr="0095297E" w:rsidRDefault="00F60AE8" w:rsidP="00AE7885">
            <w:pPr>
              <w:pStyle w:val="TAL"/>
              <w:jc w:val="center"/>
            </w:pPr>
            <w:r w:rsidRPr="0095297E">
              <w:t>FS</w:t>
            </w:r>
          </w:p>
        </w:tc>
        <w:tc>
          <w:tcPr>
            <w:tcW w:w="567" w:type="dxa"/>
          </w:tcPr>
          <w:p w14:paraId="20A17FF6" w14:textId="77777777" w:rsidR="00F60AE8" w:rsidRPr="0095297E" w:rsidRDefault="00F60AE8" w:rsidP="00AE7885">
            <w:pPr>
              <w:pStyle w:val="TAL"/>
              <w:jc w:val="center"/>
            </w:pPr>
            <w:r w:rsidRPr="0095297E">
              <w:t>No</w:t>
            </w:r>
          </w:p>
        </w:tc>
        <w:tc>
          <w:tcPr>
            <w:tcW w:w="709" w:type="dxa"/>
          </w:tcPr>
          <w:p w14:paraId="6EB6B530" w14:textId="77777777" w:rsidR="00F60AE8" w:rsidRPr="0095297E" w:rsidRDefault="00F60AE8" w:rsidP="00AE7885">
            <w:pPr>
              <w:pStyle w:val="TAL"/>
              <w:jc w:val="center"/>
            </w:pPr>
            <w:r w:rsidRPr="0095297E">
              <w:rPr>
                <w:bCs/>
                <w:iCs/>
              </w:rPr>
              <w:t>N/A</w:t>
            </w:r>
          </w:p>
        </w:tc>
        <w:tc>
          <w:tcPr>
            <w:tcW w:w="728" w:type="dxa"/>
          </w:tcPr>
          <w:p w14:paraId="7251F4CF" w14:textId="77777777" w:rsidR="00F60AE8" w:rsidRPr="0095297E" w:rsidRDefault="00F60AE8" w:rsidP="00AE7885">
            <w:pPr>
              <w:pStyle w:val="TAL"/>
              <w:jc w:val="center"/>
            </w:pPr>
            <w:r w:rsidRPr="0095297E">
              <w:rPr>
                <w:bCs/>
                <w:iCs/>
              </w:rPr>
              <w:t>N/A</w:t>
            </w:r>
          </w:p>
        </w:tc>
      </w:tr>
      <w:tr w:rsidR="00F60AE8" w:rsidRPr="0095297E" w14:paraId="6CED85DB" w14:textId="77777777" w:rsidTr="00AE7885">
        <w:trPr>
          <w:cantSplit/>
          <w:tblHeader/>
        </w:trPr>
        <w:tc>
          <w:tcPr>
            <w:tcW w:w="6917" w:type="dxa"/>
          </w:tcPr>
          <w:p w14:paraId="52A5228B" w14:textId="77777777" w:rsidR="00F60AE8" w:rsidRPr="0095297E" w:rsidRDefault="00F60AE8" w:rsidP="00AE7885">
            <w:pPr>
              <w:pStyle w:val="TAL"/>
              <w:rPr>
                <w:b/>
                <w:i/>
              </w:rPr>
            </w:pPr>
            <w:r w:rsidRPr="0095297E">
              <w:rPr>
                <w:b/>
                <w:i/>
              </w:rPr>
              <w:t>crossCarrierSchedulingProcessing-DiffSCS-r16</w:t>
            </w:r>
          </w:p>
          <w:p w14:paraId="242B0E8E" w14:textId="77777777" w:rsidR="00F60AE8" w:rsidRPr="0095297E" w:rsidRDefault="00F60AE8" w:rsidP="00AE7885">
            <w:pPr>
              <w:pStyle w:val="TAL"/>
              <w:rPr>
                <w:b/>
                <w:i/>
              </w:rPr>
            </w:pPr>
            <w:r w:rsidRPr="0095297E">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2DA322F" w14:textId="77777777" w:rsidR="00F60AE8" w:rsidRPr="0095297E" w:rsidRDefault="00F60AE8" w:rsidP="00AE7885">
            <w:pPr>
              <w:pStyle w:val="TAL"/>
              <w:jc w:val="center"/>
            </w:pPr>
            <w:r w:rsidRPr="0095297E">
              <w:t>FS</w:t>
            </w:r>
          </w:p>
        </w:tc>
        <w:tc>
          <w:tcPr>
            <w:tcW w:w="567" w:type="dxa"/>
          </w:tcPr>
          <w:p w14:paraId="27C3EB53" w14:textId="77777777" w:rsidR="00F60AE8" w:rsidRPr="0095297E" w:rsidRDefault="00F60AE8" w:rsidP="00AE7885">
            <w:pPr>
              <w:pStyle w:val="TAL"/>
              <w:jc w:val="center"/>
            </w:pPr>
            <w:r w:rsidRPr="0095297E">
              <w:t>No</w:t>
            </w:r>
          </w:p>
        </w:tc>
        <w:tc>
          <w:tcPr>
            <w:tcW w:w="709" w:type="dxa"/>
          </w:tcPr>
          <w:p w14:paraId="2227961D" w14:textId="77777777" w:rsidR="00F60AE8" w:rsidRPr="0095297E" w:rsidRDefault="00F60AE8" w:rsidP="00AE7885">
            <w:pPr>
              <w:pStyle w:val="TAL"/>
              <w:jc w:val="center"/>
              <w:rPr>
                <w:bCs/>
                <w:iCs/>
              </w:rPr>
            </w:pPr>
            <w:r w:rsidRPr="0095297E">
              <w:rPr>
                <w:bCs/>
                <w:iCs/>
              </w:rPr>
              <w:t>N/A</w:t>
            </w:r>
          </w:p>
        </w:tc>
        <w:tc>
          <w:tcPr>
            <w:tcW w:w="728" w:type="dxa"/>
          </w:tcPr>
          <w:p w14:paraId="63B68A89" w14:textId="77777777" w:rsidR="00F60AE8" w:rsidRPr="0095297E" w:rsidRDefault="00F60AE8" w:rsidP="00AE7885">
            <w:pPr>
              <w:pStyle w:val="TAL"/>
              <w:jc w:val="center"/>
              <w:rPr>
                <w:bCs/>
                <w:iCs/>
              </w:rPr>
            </w:pPr>
            <w:r w:rsidRPr="0095297E">
              <w:rPr>
                <w:bCs/>
                <w:iCs/>
              </w:rPr>
              <w:t>N/A</w:t>
            </w:r>
          </w:p>
        </w:tc>
      </w:tr>
      <w:tr w:rsidR="00F60AE8" w:rsidRPr="0095297E" w14:paraId="31803844" w14:textId="77777777" w:rsidTr="00AE7885">
        <w:trPr>
          <w:cantSplit/>
          <w:tblHeader/>
        </w:trPr>
        <w:tc>
          <w:tcPr>
            <w:tcW w:w="6917" w:type="dxa"/>
          </w:tcPr>
          <w:p w14:paraId="6F350576" w14:textId="77777777" w:rsidR="00F60AE8" w:rsidRPr="0095297E" w:rsidRDefault="00F60AE8" w:rsidP="00AE7885">
            <w:pPr>
              <w:pStyle w:val="TAL"/>
              <w:rPr>
                <w:b/>
                <w:i/>
              </w:rPr>
            </w:pPr>
            <w:proofErr w:type="spellStart"/>
            <w:r w:rsidRPr="0095297E">
              <w:rPr>
                <w:b/>
                <w:i/>
              </w:rPr>
              <w:t>dynamicSwitchSUL</w:t>
            </w:r>
            <w:proofErr w:type="spellEnd"/>
          </w:p>
          <w:p w14:paraId="601F7714" w14:textId="77777777" w:rsidR="00F60AE8" w:rsidRPr="0095297E" w:rsidRDefault="00F60AE8" w:rsidP="00AE7885">
            <w:pPr>
              <w:pStyle w:val="TAL"/>
            </w:pPr>
            <w:r w:rsidRPr="0095297E">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322813CE" w14:textId="77777777" w:rsidR="00F60AE8" w:rsidRPr="0095297E" w:rsidRDefault="00F60AE8" w:rsidP="00AE7885">
            <w:pPr>
              <w:pStyle w:val="TAL"/>
              <w:jc w:val="center"/>
            </w:pPr>
            <w:r w:rsidRPr="0095297E">
              <w:rPr>
                <w:lang w:eastAsia="ko-KR"/>
              </w:rPr>
              <w:t>FS</w:t>
            </w:r>
          </w:p>
        </w:tc>
        <w:tc>
          <w:tcPr>
            <w:tcW w:w="567" w:type="dxa"/>
          </w:tcPr>
          <w:p w14:paraId="468CA1FF" w14:textId="77777777" w:rsidR="00F60AE8" w:rsidRPr="0095297E" w:rsidRDefault="00F60AE8" w:rsidP="00AE7885">
            <w:pPr>
              <w:pStyle w:val="TAL"/>
              <w:jc w:val="center"/>
            </w:pPr>
            <w:r w:rsidRPr="0095297E">
              <w:t>No</w:t>
            </w:r>
          </w:p>
        </w:tc>
        <w:tc>
          <w:tcPr>
            <w:tcW w:w="709" w:type="dxa"/>
          </w:tcPr>
          <w:p w14:paraId="1C2F9D83" w14:textId="77777777" w:rsidR="00F60AE8" w:rsidRPr="0095297E" w:rsidRDefault="00F60AE8" w:rsidP="00AE7885">
            <w:pPr>
              <w:pStyle w:val="TAL"/>
              <w:jc w:val="center"/>
            </w:pPr>
            <w:r w:rsidRPr="0095297E">
              <w:rPr>
                <w:bCs/>
                <w:iCs/>
              </w:rPr>
              <w:t>N/A</w:t>
            </w:r>
          </w:p>
        </w:tc>
        <w:tc>
          <w:tcPr>
            <w:tcW w:w="728" w:type="dxa"/>
          </w:tcPr>
          <w:p w14:paraId="69BA7750" w14:textId="77777777" w:rsidR="00F60AE8" w:rsidRPr="0095297E" w:rsidRDefault="00F60AE8" w:rsidP="00AE7885">
            <w:pPr>
              <w:pStyle w:val="TAL"/>
              <w:jc w:val="center"/>
            </w:pPr>
            <w:r w:rsidRPr="0095297E">
              <w:rPr>
                <w:bCs/>
                <w:iCs/>
              </w:rPr>
              <w:t>N/A</w:t>
            </w:r>
          </w:p>
        </w:tc>
      </w:tr>
      <w:tr w:rsidR="00F60AE8" w:rsidRPr="0095297E" w14:paraId="00D1C6FD" w14:textId="77777777" w:rsidTr="00AE7885">
        <w:trPr>
          <w:cantSplit/>
          <w:tblHeader/>
        </w:trPr>
        <w:tc>
          <w:tcPr>
            <w:tcW w:w="6917" w:type="dxa"/>
          </w:tcPr>
          <w:p w14:paraId="1EFB5A61" w14:textId="77777777" w:rsidR="00F60AE8" w:rsidRPr="0095297E" w:rsidRDefault="00F60AE8" w:rsidP="00AE7885">
            <w:pPr>
              <w:pStyle w:val="TAL"/>
              <w:rPr>
                <w:b/>
                <w:i/>
              </w:rPr>
            </w:pPr>
            <w:r w:rsidRPr="0095297E">
              <w:rPr>
                <w:b/>
                <w:i/>
              </w:rPr>
              <w:t>extendedDC-LocationReport-r17</w:t>
            </w:r>
          </w:p>
          <w:p w14:paraId="2BC6EE44" w14:textId="77777777" w:rsidR="00F60AE8" w:rsidRPr="0095297E" w:rsidRDefault="00F60AE8" w:rsidP="00AE7885">
            <w:pPr>
              <w:pStyle w:val="TAL"/>
              <w:rPr>
                <w:b/>
                <w:i/>
              </w:rPr>
            </w:pPr>
            <w:r w:rsidRPr="0095297E">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09AF74EF" w14:textId="77777777" w:rsidR="00F60AE8" w:rsidRPr="0095297E" w:rsidRDefault="00F60AE8" w:rsidP="00AE7885">
            <w:pPr>
              <w:pStyle w:val="TAL"/>
              <w:jc w:val="center"/>
              <w:rPr>
                <w:lang w:eastAsia="ko-KR"/>
              </w:rPr>
            </w:pPr>
            <w:r w:rsidRPr="0095297E">
              <w:rPr>
                <w:lang w:eastAsia="ko-KR"/>
              </w:rPr>
              <w:t>FS</w:t>
            </w:r>
          </w:p>
        </w:tc>
        <w:tc>
          <w:tcPr>
            <w:tcW w:w="567" w:type="dxa"/>
          </w:tcPr>
          <w:p w14:paraId="2B259A37" w14:textId="77777777" w:rsidR="00F60AE8" w:rsidRPr="0095297E" w:rsidRDefault="00F60AE8" w:rsidP="00AE7885">
            <w:pPr>
              <w:pStyle w:val="TAL"/>
              <w:jc w:val="center"/>
            </w:pPr>
            <w:r w:rsidRPr="0095297E">
              <w:t>No</w:t>
            </w:r>
          </w:p>
        </w:tc>
        <w:tc>
          <w:tcPr>
            <w:tcW w:w="709" w:type="dxa"/>
          </w:tcPr>
          <w:p w14:paraId="5C99FBF5" w14:textId="77777777" w:rsidR="00F60AE8" w:rsidRPr="0095297E" w:rsidRDefault="00F60AE8" w:rsidP="00AE7885">
            <w:pPr>
              <w:pStyle w:val="TAL"/>
              <w:jc w:val="center"/>
              <w:rPr>
                <w:bCs/>
                <w:iCs/>
              </w:rPr>
            </w:pPr>
            <w:r w:rsidRPr="0095297E">
              <w:rPr>
                <w:bCs/>
                <w:iCs/>
              </w:rPr>
              <w:t>N/A</w:t>
            </w:r>
          </w:p>
        </w:tc>
        <w:tc>
          <w:tcPr>
            <w:tcW w:w="728" w:type="dxa"/>
          </w:tcPr>
          <w:p w14:paraId="1A63C6E4" w14:textId="77777777" w:rsidR="00F60AE8" w:rsidRPr="0095297E" w:rsidRDefault="00F60AE8" w:rsidP="00AE7885">
            <w:pPr>
              <w:pStyle w:val="TAL"/>
              <w:jc w:val="center"/>
              <w:rPr>
                <w:bCs/>
                <w:iCs/>
              </w:rPr>
            </w:pPr>
            <w:r w:rsidRPr="0095297E">
              <w:rPr>
                <w:bCs/>
                <w:iCs/>
              </w:rPr>
              <w:t>N/A</w:t>
            </w:r>
          </w:p>
        </w:tc>
      </w:tr>
      <w:tr w:rsidR="00F60AE8" w:rsidRPr="0095297E" w14:paraId="37F05782" w14:textId="77777777" w:rsidTr="00AE7885">
        <w:trPr>
          <w:cantSplit/>
          <w:tblHeader/>
        </w:trPr>
        <w:tc>
          <w:tcPr>
            <w:tcW w:w="6917" w:type="dxa"/>
          </w:tcPr>
          <w:p w14:paraId="0ACB8732" w14:textId="77777777" w:rsidR="00F60AE8" w:rsidRPr="0095297E" w:rsidRDefault="00F60AE8" w:rsidP="00AE7885">
            <w:pPr>
              <w:pStyle w:val="TAL"/>
              <w:rPr>
                <w:b/>
                <w:i/>
              </w:rPr>
            </w:pPr>
            <w:proofErr w:type="spellStart"/>
            <w:r w:rsidRPr="0095297E">
              <w:rPr>
                <w:b/>
                <w:i/>
              </w:rPr>
              <w:t>featureSetListPerUplinkCC</w:t>
            </w:r>
            <w:proofErr w:type="spellEnd"/>
          </w:p>
          <w:p w14:paraId="3D0E2DE1" w14:textId="77777777" w:rsidR="00F60AE8" w:rsidRPr="0095297E" w:rsidRDefault="00F60AE8" w:rsidP="00AE7885">
            <w:pPr>
              <w:pStyle w:val="TAL"/>
            </w:pPr>
            <w:r w:rsidRPr="0095297E">
              <w:rPr>
                <w:rFonts w:cs="Arial"/>
                <w:szCs w:val="18"/>
              </w:rPr>
              <w:t xml:space="preserve">Indicates which features the UE supports on the individual UL carriers of the feature set (and hence of a band entry that refer to the feature set) by </w:t>
            </w:r>
            <w:proofErr w:type="spellStart"/>
            <w:r w:rsidRPr="0095297E">
              <w:rPr>
                <w:rFonts w:cs="Arial"/>
                <w:i/>
                <w:szCs w:val="18"/>
              </w:rPr>
              <w:t>FeatureSetUplinkPerCC</w:t>
            </w:r>
            <w:proofErr w:type="spellEnd"/>
            <w:r w:rsidRPr="0095297E">
              <w:rPr>
                <w:rFonts w:cs="Arial"/>
                <w:i/>
                <w:szCs w:val="18"/>
              </w:rPr>
              <w:t>-Id</w:t>
            </w:r>
            <w:r w:rsidRPr="0095297E">
              <w:rPr>
                <w:rFonts w:cs="Arial"/>
                <w:szCs w:val="18"/>
              </w:rPr>
              <w:t xml:space="preserve">. The order of the elements in this list is not relevant, i.e., the network may configure any of the carriers in accordance with any of the </w:t>
            </w:r>
            <w:proofErr w:type="spellStart"/>
            <w:r w:rsidRPr="0095297E">
              <w:rPr>
                <w:rFonts w:cs="Arial"/>
                <w:i/>
                <w:szCs w:val="18"/>
              </w:rPr>
              <w:t>FeatureSetUplinkPerCC</w:t>
            </w:r>
            <w:proofErr w:type="spellEnd"/>
            <w:r w:rsidRPr="0095297E">
              <w:rPr>
                <w:rFonts w:cs="Arial"/>
                <w:i/>
                <w:szCs w:val="18"/>
              </w:rPr>
              <w:t>-Id</w:t>
            </w:r>
            <w:r w:rsidRPr="0095297E">
              <w:rPr>
                <w:rFonts w:cs="Arial"/>
                <w:szCs w:val="18"/>
              </w:rPr>
              <w:t xml:space="preserve"> in this list. A fallback per CC feature set resulting from the reported feature set per UL CC is not signalled but the UE shall support it.</w:t>
            </w:r>
          </w:p>
        </w:tc>
        <w:tc>
          <w:tcPr>
            <w:tcW w:w="709" w:type="dxa"/>
          </w:tcPr>
          <w:p w14:paraId="6402F63A" w14:textId="77777777" w:rsidR="00F60AE8" w:rsidRPr="0095297E" w:rsidRDefault="00F60AE8" w:rsidP="00AE7885">
            <w:pPr>
              <w:pStyle w:val="TAL"/>
              <w:jc w:val="center"/>
            </w:pPr>
            <w:r w:rsidRPr="0095297E">
              <w:t>FS</w:t>
            </w:r>
          </w:p>
        </w:tc>
        <w:tc>
          <w:tcPr>
            <w:tcW w:w="567" w:type="dxa"/>
          </w:tcPr>
          <w:p w14:paraId="60ACFD5D" w14:textId="77777777" w:rsidR="00F60AE8" w:rsidRPr="0095297E" w:rsidRDefault="00F60AE8" w:rsidP="00AE7885">
            <w:pPr>
              <w:pStyle w:val="TAL"/>
              <w:jc w:val="center"/>
            </w:pPr>
            <w:r w:rsidRPr="0095297E">
              <w:t>N/A</w:t>
            </w:r>
          </w:p>
        </w:tc>
        <w:tc>
          <w:tcPr>
            <w:tcW w:w="709" w:type="dxa"/>
          </w:tcPr>
          <w:p w14:paraId="6780C102" w14:textId="77777777" w:rsidR="00F60AE8" w:rsidRPr="0095297E" w:rsidRDefault="00F60AE8" w:rsidP="00AE7885">
            <w:pPr>
              <w:pStyle w:val="TAL"/>
              <w:jc w:val="center"/>
            </w:pPr>
            <w:r w:rsidRPr="0095297E">
              <w:rPr>
                <w:bCs/>
                <w:iCs/>
              </w:rPr>
              <w:t>N/A</w:t>
            </w:r>
          </w:p>
        </w:tc>
        <w:tc>
          <w:tcPr>
            <w:tcW w:w="728" w:type="dxa"/>
          </w:tcPr>
          <w:p w14:paraId="51795CF7" w14:textId="77777777" w:rsidR="00F60AE8" w:rsidRPr="0095297E" w:rsidRDefault="00F60AE8" w:rsidP="00AE7885">
            <w:pPr>
              <w:pStyle w:val="TAL"/>
              <w:jc w:val="center"/>
            </w:pPr>
            <w:r w:rsidRPr="0095297E">
              <w:rPr>
                <w:bCs/>
                <w:iCs/>
              </w:rPr>
              <w:t>N/A</w:t>
            </w:r>
          </w:p>
        </w:tc>
      </w:tr>
      <w:tr w:rsidR="00231684" w:rsidRPr="0095297E" w14:paraId="56C510A8" w14:textId="77777777" w:rsidTr="00AE7885">
        <w:trPr>
          <w:cantSplit/>
          <w:tblHeader/>
          <w:ins w:id="10" w:author="Andrew Lappalainen (Nokia)" w:date="2023-11-01T22:15:00Z"/>
        </w:trPr>
        <w:tc>
          <w:tcPr>
            <w:tcW w:w="6917" w:type="dxa"/>
          </w:tcPr>
          <w:p w14:paraId="660C896C" w14:textId="77777777" w:rsidR="00231684" w:rsidRDefault="00A907FF" w:rsidP="00AE7885">
            <w:pPr>
              <w:pStyle w:val="TAL"/>
              <w:rPr>
                <w:ins w:id="11" w:author="Andrew Lappalainen (Nokia)" w:date="2023-11-01T22:15:00Z"/>
                <w:b/>
                <w:i/>
              </w:rPr>
            </w:pPr>
            <w:ins w:id="12" w:author="Andrew Lappalainen (Nokia)" w:date="2023-11-01T22:15:00Z">
              <w:r>
                <w:rPr>
                  <w:b/>
                  <w:i/>
                </w:rPr>
                <w:t>fourTxDiversity-r18</w:t>
              </w:r>
            </w:ins>
          </w:p>
          <w:p w14:paraId="1A7919E7" w14:textId="176122DD" w:rsidR="00A907FF" w:rsidRPr="00A907FF" w:rsidRDefault="00A907FF" w:rsidP="00AE7885">
            <w:pPr>
              <w:pStyle w:val="TAL"/>
              <w:rPr>
                <w:ins w:id="13" w:author="Andrew Lappalainen (Nokia)" w:date="2023-11-01T22:15:00Z"/>
                <w:bCs/>
                <w:iCs/>
              </w:rPr>
            </w:pPr>
            <w:ins w:id="14" w:author="Andrew Lappalainen (Nokia)" w:date="2023-11-01T22:16:00Z">
              <w:r w:rsidRPr="00A907FF">
                <w:rPr>
                  <w:bCs/>
                  <w:iCs/>
                </w:rPr>
                <w:t>Indicates whether the UE supports requirements for 4Tx diversity as specified in T</w:t>
              </w:r>
            </w:ins>
            <w:ins w:id="15" w:author="Andrew Lappalainen (Nokia)" w:date="2023-11-01T22:17:00Z">
              <w:r w:rsidR="005E3A6C">
                <w:rPr>
                  <w:bCs/>
                  <w:iCs/>
                </w:rPr>
                <w:t>S</w:t>
              </w:r>
            </w:ins>
            <w:ins w:id="16" w:author="Andrew Lappalainen (Nokia)" w:date="2023-11-01T22:16:00Z">
              <w:r w:rsidRPr="00A907FF">
                <w:rPr>
                  <w:bCs/>
                  <w:iCs/>
                </w:rPr>
                <w:t xml:space="preserve"> 38.101-1 [</w:t>
              </w:r>
              <w:r w:rsidR="00865564">
                <w:rPr>
                  <w:bCs/>
                  <w:iCs/>
                </w:rPr>
                <w:t>2</w:t>
              </w:r>
              <w:r w:rsidRPr="00A907FF">
                <w:rPr>
                  <w:bCs/>
                  <w:iCs/>
                </w:rPr>
                <w:t>].</w:t>
              </w:r>
            </w:ins>
          </w:p>
        </w:tc>
        <w:tc>
          <w:tcPr>
            <w:tcW w:w="709" w:type="dxa"/>
          </w:tcPr>
          <w:p w14:paraId="32E36B57" w14:textId="54A01ACE" w:rsidR="00231684" w:rsidRPr="0095297E" w:rsidRDefault="0003058E" w:rsidP="00AE7885">
            <w:pPr>
              <w:pStyle w:val="TAL"/>
              <w:jc w:val="center"/>
              <w:rPr>
                <w:ins w:id="17" w:author="Andrew Lappalainen (Nokia)" w:date="2023-11-01T22:15:00Z"/>
              </w:rPr>
            </w:pPr>
            <w:ins w:id="18" w:author="Andrew Lappalainen (Nokia)" w:date="2023-11-01T22:16:00Z">
              <w:r>
                <w:t>FS</w:t>
              </w:r>
            </w:ins>
          </w:p>
        </w:tc>
        <w:tc>
          <w:tcPr>
            <w:tcW w:w="567" w:type="dxa"/>
          </w:tcPr>
          <w:p w14:paraId="5999B9D4" w14:textId="3B97DAE1" w:rsidR="00231684" w:rsidRPr="0095297E" w:rsidRDefault="0003058E" w:rsidP="00AE7885">
            <w:pPr>
              <w:pStyle w:val="TAL"/>
              <w:jc w:val="center"/>
              <w:rPr>
                <w:ins w:id="19" w:author="Andrew Lappalainen (Nokia)" w:date="2023-11-01T22:15:00Z"/>
              </w:rPr>
            </w:pPr>
            <w:ins w:id="20" w:author="Andrew Lappalainen (Nokia)" w:date="2023-11-01T22:16:00Z">
              <w:r>
                <w:t>No</w:t>
              </w:r>
            </w:ins>
          </w:p>
        </w:tc>
        <w:tc>
          <w:tcPr>
            <w:tcW w:w="709" w:type="dxa"/>
          </w:tcPr>
          <w:p w14:paraId="797ACFF5" w14:textId="793F7BCE" w:rsidR="00231684" w:rsidRPr="0095297E" w:rsidRDefault="0003058E" w:rsidP="00AE7885">
            <w:pPr>
              <w:pStyle w:val="TAL"/>
              <w:jc w:val="center"/>
              <w:rPr>
                <w:ins w:id="21" w:author="Andrew Lappalainen (Nokia)" w:date="2023-11-01T22:15:00Z"/>
                <w:bCs/>
                <w:iCs/>
              </w:rPr>
            </w:pPr>
            <w:ins w:id="22" w:author="Andrew Lappalainen (Nokia)" w:date="2023-11-01T22:16:00Z">
              <w:r>
                <w:rPr>
                  <w:bCs/>
                  <w:iCs/>
                </w:rPr>
                <w:t>N/A</w:t>
              </w:r>
            </w:ins>
          </w:p>
        </w:tc>
        <w:tc>
          <w:tcPr>
            <w:tcW w:w="728" w:type="dxa"/>
          </w:tcPr>
          <w:p w14:paraId="7788D0F4" w14:textId="611FE9BD" w:rsidR="00231684" w:rsidRPr="0095297E" w:rsidRDefault="0003058E" w:rsidP="00AE7885">
            <w:pPr>
              <w:pStyle w:val="TAL"/>
              <w:jc w:val="center"/>
              <w:rPr>
                <w:ins w:id="23" w:author="Andrew Lappalainen (Nokia)" w:date="2023-11-01T22:15:00Z"/>
                <w:bCs/>
                <w:iCs/>
              </w:rPr>
            </w:pPr>
            <w:ins w:id="24" w:author="Andrew Lappalainen (Nokia)" w:date="2023-11-01T22:17:00Z">
              <w:r>
                <w:rPr>
                  <w:bCs/>
                  <w:iCs/>
                </w:rPr>
                <w:t>FR1</w:t>
              </w:r>
              <w:r w:rsidR="0000160F">
                <w:rPr>
                  <w:bCs/>
                  <w:iCs/>
                </w:rPr>
                <w:t xml:space="preserve"> </w:t>
              </w:r>
              <w:r>
                <w:rPr>
                  <w:bCs/>
                  <w:iCs/>
                </w:rPr>
                <w:t>only</w:t>
              </w:r>
            </w:ins>
          </w:p>
        </w:tc>
      </w:tr>
      <w:tr w:rsidR="00F60AE8" w:rsidRPr="0095297E" w14:paraId="3291C077" w14:textId="77777777" w:rsidTr="00AE7885">
        <w:trPr>
          <w:cantSplit/>
          <w:tblHeader/>
        </w:trPr>
        <w:tc>
          <w:tcPr>
            <w:tcW w:w="6917" w:type="dxa"/>
          </w:tcPr>
          <w:p w14:paraId="1A59DFA9" w14:textId="77777777" w:rsidR="00F60AE8" w:rsidRPr="0095297E" w:rsidRDefault="00F60AE8" w:rsidP="00AE7885">
            <w:pPr>
              <w:pStyle w:val="TAL"/>
              <w:rPr>
                <w:b/>
                <w:i/>
              </w:rPr>
            </w:pPr>
            <w:r w:rsidRPr="0095297E">
              <w:rPr>
                <w:b/>
                <w:i/>
              </w:rPr>
              <w:t>interSubslotFreqHopping-PUCCH-r17</w:t>
            </w:r>
          </w:p>
          <w:p w14:paraId="04E60A2D" w14:textId="77777777" w:rsidR="00F60AE8" w:rsidRPr="0095297E" w:rsidRDefault="00F60AE8" w:rsidP="00AE7885">
            <w:pPr>
              <w:pStyle w:val="TAL"/>
              <w:rPr>
                <w:rFonts w:cs="Arial"/>
                <w:bCs/>
                <w:iCs/>
                <w:szCs w:val="18"/>
              </w:rPr>
            </w:pPr>
            <w:r w:rsidRPr="0095297E">
              <w:t>Indicates whether the UE supports inter-</w:t>
            </w:r>
            <w:proofErr w:type="spellStart"/>
            <w:r w:rsidRPr="0095297E">
              <w:t>subslot</w:t>
            </w:r>
            <w:proofErr w:type="spellEnd"/>
            <w:r w:rsidRPr="0095297E">
              <w:t xml:space="preserve"> frequency hopping for PUCCH repetitions </w:t>
            </w:r>
            <w:r w:rsidRPr="0095297E">
              <w:rPr>
                <w:rFonts w:cs="Arial"/>
                <w:bCs/>
                <w:iCs/>
                <w:szCs w:val="18"/>
              </w:rPr>
              <w:t>comprised of the following functional components:</w:t>
            </w:r>
          </w:p>
          <w:p w14:paraId="0821012C"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Inter-</w:t>
            </w:r>
            <w:proofErr w:type="spellStart"/>
            <w:r w:rsidRPr="0095297E">
              <w:rPr>
                <w:rFonts w:ascii="Arial" w:hAnsi="Arial" w:cs="Arial"/>
                <w:sz w:val="18"/>
                <w:szCs w:val="18"/>
              </w:rPr>
              <w:t>subslot</w:t>
            </w:r>
            <w:proofErr w:type="spellEnd"/>
            <w:r w:rsidRPr="0095297E">
              <w:rPr>
                <w:rFonts w:ascii="Arial" w:hAnsi="Arial" w:cs="Arial"/>
                <w:sz w:val="18"/>
                <w:szCs w:val="18"/>
              </w:rPr>
              <w:t xml:space="preserve"> frequency hopping for PUCCH repetition operation of PUCCH Formats 0, 1, 2, 3 and 4 for 7OS slot-based PUCCH </w:t>
            </w:r>
            <w:proofErr w:type="gramStart"/>
            <w:r w:rsidRPr="0095297E">
              <w:rPr>
                <w:rFonts w:ascii="Arial" w:hAnsi="Arial" w:cs="Arial"/>
                <w:sz w:val="18"/>
                <w:szCs w:val="18"/>
              </w:rPr>
              <w:t>configurations;</w:t>
            </w:r>
            <w:proofErr w:type="gramEnd"/>
          </w:p>
          <w:p w14:paraId="75369786"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Inter-</w:t>
            </w:r>
            <w:proofErr w:type="spellStart"/>
            <w:r w:rsidRPr="0095297E">
              <w:rPr>
                <w:rFonts w:ascii="Arial" w:hAnsi="Arial" w:cs="Arial"/>
                <w:sz w:val="18"/>
                <w:szCs w:val="18"/>
              </w:rPr>
              <w:t>subslot</w:t>
            </w:r>
            <w:proofErr w:type="spellEnd"/>
            <w:r w:rsidRPr="0095297E">
              <w:rPr>
                <w:rFonts w:ascii="Arial" w:hAnsi="Arial" w:cs="Arial"/>
                <w:sz w:val="18"/>
                <w:szCs w:val="18"/>
              </w:rPr>
              <w:t xml:space="preserve"> frequency hopping for PUCCH repetition operation of PUCCH Format 0 and Format 2 for 2OS slot-based PUCCH configurations.</w:t>
            </w:r>
          </w:p>
          <w:p w14:paraId="4A5FE5C4" w14:textId="77777777" w:rsidR="00F60AE8" w:rsidRPr="0095297E" w:rsidRDefault="00F60AE8" w:rsidP="00AE7885">
            <w:pPr>
              <w:pStyle w:val="TAL"/>
            </w:pPr>
          </w:p>
          <w:p w14:paraId="5BFE743B" w14:textId="77777777" w:rsidR="00F60AE8" w:rsidRPr="0095297E" w:rsidRDefault="00F60AE8" w:rsidP="00AE7885">
            <w:pPr>
              <w:pStyle w:val="TAL"/>
            </w:pPr>
            <w:r w:rsidRPr="0095297E">
              <w:t xml:space="preserve">The UE indicating support of this feature shall also indicate the support of </w:t>
            </w:r>
            <w:r w:rsidRPr="0095297E">
              <w:rPr>
                <w:i/>
                <w:iCs/>
              </w:rPr>
              <w:t>pucch-Repetition-F0-1-2-3-4-RRC-Config-r17</w:t>
            </w:r>
            <w:r w:rsidRPr="0095297E">
              <w:t>.</w:t>
            </w:r>
          </w:p>
        </w:tc>
        <w:tc>
          <w:tcPr>
            <w:tcW w:w="709" w:type="dxa"/>
          </w:tcPr>
          <w:p w14:paraId="4BBDE814" w14:textId="77777777" w:rsidR="00F60AE8" w:rsidRPr="0095297E" w:rsidRDefault="00F60AE8" w:rsidP="00AE7885">
            <w:pPr>
              <w:pStyle w:val="TAL"/>
              <w:jc w:val="center"/>
              <w:rPr>
                <w:bCs/>
                <w:iCs/>
              </w:rPr>
            </w:pPr>
            <w:r w:rsidRPr="0095297E">
              <w:t>FS</w:t>
            </w:r>
          </w:p>
        </w:tc>
        <w:tc>
          <w:tcPr>
            <w:tcW w:w="567" w:type="dxa"/>
          </w:tcPr>
          <w:p w14:paraId="4F7D2FA4" w14:textId="77777777" w:rsidR="00F60AE8" w:rsidRPr="0095297E" w:rsidRDefault="00F60AE8" w:rsidP="00AE7885">
            <w:pPr>
              <w:pStyle w:val="TAL"/>
              <w:jc w:val="center"/>
              <w:rPr>
                <w:bCs/>
                <w:iCs/>
              </w:rPr>
            </w:pPr>
            <w:r w:rsidRPr="0095297E">
              <w:t>No</w:t>
            </w:r>
          </w:p>
        </w:tc>
        <w:tc>
          <w:tcPr>
            <w:tcW w:w="709" w:type="dxa"/>
          </w:tcPr>
          <w:p w14:paraId="10998165" w14:textId="77777777" w:rsidR="00F60AE8" w:rsidRPr="0095297E" w:rsidRDefault="00F60AE8" w:rsidP="00AE7885">
            <w:pPr>
              <w:pStyle w:val="TAL"/>
              <w:jc w:val="center"/>
              <w:rPr>
                <w:bCs/>
                <w:iCs/>
              </w:rPr>
            </w:pPr>
            <w:r w:rsidRPr="0095297E">
              <w:rPr>
                <w:bCs/>
                <w:iCs/>
              </w:rPr>
              <w:t>N/A</w:t>
            </w:r>
          </w:p>
        </w:tc>
        <w:tc>
          <w:tcPr>
            <w:tcW w:w="728" w:type="dxa"/>
          </w:tcPr>
          <w:p w14:paraId="6C05B8DC" w14:textId="77777777" w:rsidR="00F60AE8" w:rsidRPr="0095297E" w:rsidRDefault="00F60AE8" w:rsidP="00AE7885">
            <w:pPr>
              <w:pStyle w:val="TAL"/>
              <w:jc w:val="center"/>
            </w:pPr>
            <w:r w:rsidRPr="0095297E">
              <w:rPr>
                <w:bCs/>
                <w:iCs/>
              </w:rPr>
              <w:t>N/A</w:t>
            </w:r>
          </w:p>
        </w:tc>
      </w:tr>
      <w:tr w:rsidR="00F60AE8" w:rsidRPr="0095297E" w14:paraId="30C166A7" w14:textId="77777777" w:rsidTr="00AE7885">
        <w:trPr>
          <w:cantSplit/>
          <w:tblHeader/>
        </w:trPr>
        <w:tc>
          <w:tcPr>
            <w:tcW w:w="6917" w:type="dxa"/>
          </w:tcPr>
          <w:p w14:paraId="1C91687A" w14:textId="77777777" w:rsidR="00F60AE8" w:rsidRPr="0095297E" w:rsidRDefault="00F60AE8" w:rsidP="00AE7885">
            <w:pPr>
              <w:pStyle w:val="TAL"/>
              <w:rPr>
                <w:b/>
                <w:bCs/>
                <w:i/>
                <w:iCs/>
              </w:rPr>
            </w:pPr>
            <w:proofErr w:type="spellStart"/>
            <w:r w:rsidRPr="0095297E">
              <w:rPr>
                <w:b/>
                <w:bCs/>
                <w:i/>
                <w:iCs/>
              </w:rPr>
              <w:t>intraBandFreqSeparationUL</w:t>
            </w:r>
            <w:proofErr w:type="spellEnd"/>
            <w:r w:rsidRPr="0095297E">
              <w:rPr>
                <w:b/>
                <w:bCs/>
                <w:i/>
                <w:iCs/>
              </w:rPr>
              <w:t>, intraBandFreqSeparationUL-v1620</w:t>
            </w:r>
          </w:p>
          <w:p w14:paraId="1161E298" w14:textId="77777777" w:rsidR="00F60AE8" w:rsidRPr="0095297E" w:rsidRDefault="00F60AE8" w:rsidP="00AE7885">
            <w:pPr>
              <w:pStyle w:val="TAL"/>
              <w:rPr>
                <w:bCs/>
                <w:iCs/>
              </w:rPr>
            </w:pPr>
            <w:r w:rsidRPr="0095297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5297E">
              <w:t xml:space="preserve">in the </w:t>
            </w:r>
            <w:proofErr w:type="spellStart"/>
            <w:r w:rsidRPr="0095297E">
              <w:t>FeatureSetUplink</w:t>
            </w:r>
            <w:proofErr w:type="spellEnd"/>
            <w:r w:rsidRPr="0095297E">
              <w:t xml:space="preserve"> of each band entry within a band.</w:t>
            </w:r>
            <w:r w:rsidRPr="0095297E">
              <w:rPr>
                <w:bCs/>
                <w:iCs/>
              </w:rPr>
              <w:t xml:space="preserve"> </w:t>
            </w:r>
            <w:r w:rsidRPr="0095297E">
              <w:t xml:space="preserve">The values </w:t>
            </w:r>
            <w:proofErr w:type="spellStart"/>
            <w:r w:rsidRPr="0095297E">
              <w:t>mhzX</w:t>
            </w:r>
            <w:proofErr w:type="spellEnd"/>
            <w:r w:rsidRPr="0095297E">
              <w:t xml:space="preserve"> corresponds to the values </w:t>
            </w:r>
            <w:proofErr w:type="spellStart"/>
            <w:r w:rsidRPr="0095297E">
              <w:t>XMHz</w:t>
            </w:r>
            <w:proofErr w:type="spellEnd"/>
            <w:r w:rsidRPr="0095297E">
              <w:t xml:space="preserve"> defined in TS 38.101-2 [3]</w:t>
            </w:r>
            <w:r w:rsidRPr="0095297E">
              <w:rPr>
                <w:bCs/>
                <w:iCs/>
              </w:rPr>
              <w:t>. It is mandatory to report for UE which supports UL non-contiguous CA in FR2.</w:t>
            </w:r>
          </w:p>
          <w:p w14:paraId="733EA5A0" w14:textId="77777777" w:rsidR="00F60AE8" w:rsidRPr="0095297E" w:rsidRDefault="00F60AE8" w:rsidP="00AE7885">
            <w:pPr>
              <w:pStyle w:val="TAL"/>
            </w:pPr>
            <w:r w:rsidRPr="0095297E">
              <w:rPr>
                <w:rFonts w:cs="Arial"/>
                <w:iCs/>
                <w:szCs w:val="18"/>
              </w:rPr>
              <w:t xml:space="preserve">If the UE sets the field </w:t>
            </w:r>
            <w:r w:rsidRPr="0095297E">
              <w:rPr>
                <w:rFonts w:cs="Arial"/>
                <w:i/>
                <w:iCs/>
                <w:szCs w:val="18"/>
              </w:rPr>
              <w:t>intraBandFreqSeparationUL-v1620</w:t>
            </w:r>
            <w:r w:rsidRPr="0095297E">
              <w:rPr>
                <w:rFonts w:cs="Arial"/>
                <w:iCs/>
                <w:szCs w:val="18"/>
              </w:rPr>
              <w:t xml:space="preserve"> it shall set </w:t>
            </w:r>
            <w:proofErr w:type="spellStart"/>
            <w:r w:rsidRPr="0095297E">
              <w:rPr>
                <w:rFonts w:cs="Arial"/>
                <w:i/>
                <w:iCs/>
                <w:szCs w:val="18"/>
              </w:rPr>
              <w:t>intraBandFreqSeparationUL</w:t>
            </w:r>
            <w:proofErr w:type="spellEnd"/>
            <w:r w:rsidRPr="0095297E">
              <w:rPr>
                <w:rFonts w:cs="Arial"/>
                <w:i/>
                <w:iCs/>
                <w:szCs w:val="18"/>
              </w:rPr>
              <w:t xml:space="preserve"> </w:t>
            </w:r>
            <w:r w:rsidRPr="0095297E">
              <w:rPr>
                <w:rFonts w:cs="Arial"/>
                <w:iCs/>
                <w:szCs w:val="18"/>
              </w:rPr>
              <w:t>(without suffix) to the nearest smaller value.</w:t>
            </w:r>
          </w:p>
        </w:tc>
        <w:tc>
          <w:tcPr>
            <w:tcW w:w="709" w:type="dxa"/>
          </w:tcPr>
          <w:p w14:paraId="4564E51C" w14:textId="77777777" w:rsidR="00F60AE8" w:rsidRPr="0095297E" w:rsidRDefault="00F60AE8" w:rsidP="00AE7885">
            <w:pPr>
              <w:pStyle w:val="TAL"/>
              <w:jc w:val="center"/>
            </w:pPr>
            <w:r w:rsidRPr="0095297E">
              <w:rPr>
                <w:bCs/>
                <w:iCs/>
              </w:rPr>
              <w:t>FS</w:t>
            </w:r>
          </w:p>
        </w:tc>
        <w:tc>
          <w:tcPr>
            <w:tcW w:w="567" w:type="dxa"/>
          </w:tcPr>
          <w:p w14:paraId="4AB631EC" w14:textId="77777777" w:rsidR="00F60AE8" w:rsidRPr="0095297E" w:rsidRDefault="00F60AE8" w:rsidP="00AE7885">
            <w:pPr>
              <w:pStyle w:val="TAL"/>
              <w:jc w:val="center"/>
            </w:pPr>
            <w:r w:rsidRPr="0095297E">
              <w:rPr>
                <w:bCs/>
                <w:iCs/>
              </w:rPr>
              <w:t>CY</w:t>
            </w:r>
          </w:p>
        </w:tc>
        <w:tc>
          <w:tcPr>
            <w:tcW w:w="709" w:type="dxa"/>
          </w:tcPr>
          <w:p w14:paraId="4AA600E7" w14:textId="77777777" w:rsidR="00F60AE8" w:rsidRPr="0095297E" w:rsidRDefault="00F60AE8" w:rsidP="00AE7885">
            <w:pPr>
              <w:pStyle w:val="TAL"/>
              <w:jc w:val="center"/>
            </w:pPr>
            <w:r w:rsidRPr="0095297E">
              <w:rPr>
                <w:bCs/>
                <w:iCs/>
              </w:rPr>
              <w:t>N/A</w:t>
            </w:r>
          </w:p>
        </w:tc>
        <w:tc>
          <w:tcPr>
            <w:tcW w:w="728" w:type="dxa"/>
          </w:tcPr>
          <w:p w14:paraId="5D7D7369" w14:textId="77777777" w:rsidR="00F60AE8" w:rsidRPr="0095297E" w:rsidRDefault="00F60AE8" w:rsidP="00AE7885">
            <w:pPr>
              <w:pStyle w:val="TAL"/>
              <w:jc w:val="center"/>
            </w:pPr>
            <w:r w:rsidRPr="0095297E">
              <w:t>FR2 only</w:t>
            </w:r>
          </w:p>
        </w:tc>
      </w:tr>
      <w:tr w:rsidR="00F60AE8" w:rsidRPr="0095297E" w14:paraId="3554650D" w14:textId="77777777" w:rsidTr="00AE7885">
        <w:trPr>
          <w:cantSplit/>
          <w:tblHeader/>
        </w:trPr>
        <w:tc>
          <w:tcPr>
            <w:tcW w:w="6917" w:type="dxa"/>
          </w:tcPr>
          <w:p w14:paraId="068BD08A" w14:textId="77777777" w:rsidR="00F60AE8" w:rsidRPr="0095297E" w:rsidRDefault="00F60AE8" w:rsidP="00AE7885">
            <w:pPr>
              <w:pStyle w:val="TAL"/>
              <w:rPr>
                <w:b/>
                <w:bCs/>
                <w:i/>
                <w:iCs/>
              </w:rPr>
            </w:pPr>
            <w:r w:rsidRPr="0095297E">
              <w:rPr>
                <w:b/>
                <w:bCs/>
                <w:i/>
                <w:iCs/>
              </w:rPr>
              <w:lastRenderedPageBreak/>
              <w:t>intraFreqDAPS-UL-r16</w:t>
            </w:r>
          </w:p>
          <w:p w14:paraId="3CCBF6A1" w14:textId="77777777" w:rsidR="00F60AE8" w:rsidRPr="0095297E" w:rsidRDefault="00F60AE8" w:rsidP="00AE7885">
            <w:pPr>
              <w:pStyle w:val="TAL"/>
            </w:pPr>
            <w:r w:rsidRPr="0095297E">
              <w:rPr>
                <w:rFonts w:cs="Arial"/>
                <w:szCs w:val="18"/>
              </w:rPr>
              <w:t xml:space="preserve">Indicates whether UE supports enhanced uplink capabilities for intra-frequency DAPS handover. The UE only includes this capability signalling if </w:t>
            </w:r>
            <w:r w:rsidRPr="0095297E">
              <w:rPr>
                <w:rFonts w:cs="Arial"/>
                <w:i/>
                <w:szCs w:val="18"/>
              </w:rPr>
              <w:t>intraFreqDAPS-r16</w:t>
            </w:r>
            <w:r w:rsidRPr="0095297E">
              <w:rPr>
                <w:rFonts w:cs="Arial"/>
                <w:szCs w:val="18"/>
              </w:rPr>
              <w:t xml:space="preserve"> is included in the </w:t>
            </w:r>
            <w:proofErr w:type="spellStart"/>
            <w:r w:rsidRPr="0095297E">
              <w:rPr>
                <w:i/>
              </w:rPr>
              <w:t>FeatureSetDownlink</w:t>
            </w:r>
            <w:proofErr w:type="spellEnd"/>
            <w:r w:rsidRPr="0095297E">
              <w:t xml:space="preserve"> for the same </w:t>
            </w:r>
            <w:r w:rsidRPr="0095297E">
              <w:rPr>
                <w:i/>
              </w:rPr>
              <w:t>FeatureSet</w:t>
            </w:r>
            <w:r w:rsidRPr="0095297E">
              <w:rPr>
                <w:rFonts w:cs="Arial"/>
                <w:szCs w:val="18"/>
              </w:rPr>
              <w:t xml:space="preserve">. </w:t>
            </w:r>
            <w:r w:rsidRPr="0095297E">
              <w:t>The capability signalling comprises of the following parameter:</w:t>
            </w:r>
          </w:p>
          <w:p w14:paraId="77C156AD" w14:textId="77777777" w:rsidR="00F60AE8" w:rsidRPr="0095297E" w:rsidRDefault="00F60AE8" w:rsidP="00AE7885">
            <w:pPr>
              <w:pStyle w:val="TAL"/>
            </w:pPr>
          </w:p>
          <w:p w14:paraId="4F272308" w14:textId="77777777" w:rsidR="00F60AE8" w:rsidRPr="0095297E" w:rsidRDefault="00F60AE8" w:rsidP="00AE7885">
            <w:pPr>
              <w:keepNext/>
              <w:keepLines/>
              <w:spacing w:after="0"/>
              <w:ind w:left="360" w:hangingChars="200" w:hanging="360"/>
              <w:rPr>
                <w:rFonts w:cs="Arial"/>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intraFreqTwoTAGs-DAPS-r16</w:t>
            </w:r>
            <w:r w:rsidRPr="0095297E">
              <w:rPr>
                <w:rFonts w:ascii="Arial" w:hAnsi="Arial" w:cs="Arial"/>
                <w:sz w:val="18"/>
              </w:rPr>
              <w:t xml:space="preserve"> indicates whether the UE supports different timing advance groups in source </w:t>
            </w:r>
            <w:proofErr w:type="spellStart"/>
            <w:r w:rsidRPr="0095297E">
              <w:rPr>
                <w:rFonts w:ascii="Arial" w:hAnsi="Arial" w:cs="Arial"/>
                <w:sz w:val="18"/>
              </w:rPr>
              <w:t>PCell</w:t>
            </w:r>
            <w:proofErr w:type="spellEnd"/>
            <w:r w:rsidRPr="0095297E">
              <w:rPr>
                <w:rFonts w:ascii="Arial" w:hAnsi="Arial" w:cs="Arial"/>
                <w:sz w:val="18"/>
              </w:rPr>
              <w:t xml:space="preserve"> and intra-frequency target </w:t>
            </w:r>
            <w:proofErr w:type="spellStart"/>
            <w:r w:rsidRPr="0095297E">
              <w:rPr>
                <w:rFonts w:ascii="Arial" w:hAnsi="Arial" w:cs="Arial"/>
                <w:sz w:val="18"/>
              </w:rPr>
              <w:t>PCell</w:t>
            </w:r>
            <w:proofErr w:type="spellEnd"/>
            <w:r w:rsidRPr="0095297E">
              <w:rPr>
                <w:rFonts w:ascii="DengXian" w:eastAsia="DengXian" w:hAnsi="DengXian" w:cs="Arial"/>
                <w:sz w:val="18"/>
                <w:lang w:eastAsia="zh-CN"/>
              </w:rPr>
              <w:t>.</w:t>
            </w:r>
            <w:r w:rsidRPr="0095297E">
              <w:rPr>
                <w:rFonts w:ascii="Arial" w:hAnsi="Arial" w:cs="Arial"/>
                <w:sz w:val="18"/>
              </w:rPr>
              <w:t xml:space="preserve"> It is mandatory with capability signalling.</w:t>
            </w:r>
          </w:p>
        </w:tc>
        <w:tc>
          <w:tcPr>
            <w:tcW w:w="709" w:type="dxa"/>
          </w:tcPr>
          <w:p w14:paraId="2B77D13C" w14:textId="77777777" w:rsidR="00F60AE8" w:rsidRPr="0095297E" w:rsidRDefault="00F60AE8" w:rsidP="00AE7885">
            <w:pPr>
              <w:pStyle w:val="TAL"/>
              <w:jc w:val="center"/>
              <w:rPr>
                <w:bCs/>
                <w:iCs/>
              </w:rPr>
            </w:pPr>
            <w:r w:rsidRPr="0095297E">
              <w:t>FS</w:t>
            </w:r>
          </w:p>
        </w:tc>
        <w:tc>
          <w:tcPr>
            <w:tcW w:w="567" w:type="dxa"/>
          </w:tcPr>
          <w:p w14:paraId="2EA2B0C8" w14:textId="77777777" w:rsidR="00F60AE8" w:rsidRPr="0095297E" w:rsidRDefault="00F60AE8" w:rsidP="00AE7885">
            <w:pPr>
              <w:pStyle w:val="TAL"/>
              <w:jc w:val="center"/>
              <w:rPr>
                <w:bCs/>
                <w:iCs/>
              </w:rPr>
            </w:pPr>
            <w:r w:rsidRPr="0095297E">
              <w:rPr>
                <w:bCs/>
                <w:iCs/>
              </w:rPr>
              <w:t>No</w:t>
            </w:r>
          </w:p>
        </w:tc>
        <w:tc>
          <w:tcPr>
            <w:tcW w:w="709" w:type="dxa"/>
          </w:tcPr>
          <w:p w14:paraId="3264B529" w14:textId="77777777" w:rsidR="00F60AE8" w:rsidRPr="0095297E" w:rsidRDefault="00F60AE8" w:rsidP="00AE7885">
            <w:pPr>
              <w:pStyle w:val="TAL"/>
              <w:jc w:val="center"/>
              <w:rPr>
                <w:bCs/>
                <w:iCs/>
              </w:rPr>
            </w:pPr>
            <w:r w:rsidRPr="0095297E">
              <w:rPr>
                <w:bCs/>
                <w:iCs/>
              </w:rPr>
              <w:t>N/A</w:t>
            </w:r>
          </w:p>
        </w:tc>
        <w:tc>
          <w:tcPr>
            <w:tcW w:w="728" w:type="dxa"/>
          </w:tcPr>
          <w:p w14:paraId="5C86AAD4" w14:textId="77777777" w:rsidR="00F60AE8" w:rsidRPr="0095297E" w:rsidRDefault="00F60AE8" w:rsidP="00AE7885">
            <w:pPr>
              <w:pStyle w:val="TAL"/>
              <w:jc w:val="center"/>
            </w:pPr>
            <w:r w:rsidRPr="0095297E">
              <w:rPr>
                <w:bCs/>
                <w:iCs/>
              </w:rPr>
              <w:t>N/A</w:t>
            </w:r>
          </w:p>
        </w:tc>
      </w:tr>
      <w:tr w:rsidR="00F60AE8" w:rsidRPr="0095297E" w14:paraId="222C0131" w14:textId="77777777" w:rsidTr="00AE7885">
        <w:trPr>
          <w:cantSplit/>
          <w:tblHeader/>
        </w:trPr>
        <w:tc>
          <w:tcPr>
            <w:tcW w:w="6917" w:type="dxa"/>
          </w:tcPr>
          <w:p w14:paraId="01B57BFE" w14:textId="77777777" w:rsidR="00F60AE8" w:rsidRPr="0095297E" w:rsidRDefault="00F60AE8" w:rsidP="00AE7885">
            <w:pPr>
              <w:pStyle w:val="TAL"/>
              <w:rPr>
                <w:b/>
                <w:i/>
              </w:rPr>
            </w:pPr>
            <w:r w:rsidRPr="0095297E">
              <w:rPr>
                <w:b/>
                <w:i/>
              </w:rPr>
              <w:t>mTRP-PUCCH-IntraSlot-r17</w:t>
            </w:r>
          </w:p>
          <w:p w14:paraId="2A6271B4" w14:textId="77777777" w:rsidR="00F60AE8" w:rsidRPr="0095297E" w:rsidRDefault="00F60AE8" w:rsidP="00AE7885">
            <w:pPr>
              <w:pStyle w:val="TAL"/>
              <w:rPr>
                <w:bCs/>
                <w:iCs/>
              </w:rPr>
            </w:pPr>
            <w:r w:rsidRPr="0095297E">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1DB0C33D" w14:textId="77777777" w:rsidR="00F60AE8" w:rsidRPr="0095297E" w:rsidRDefault="00F60AE8" w:rsidP="00AE7885">
            <w:pPr>
              <w:pStyle w:val="TAL"/>
            </w:pPr>
            <w:r w:rsidRPr="0095297E">
              <w:rPr>
                <w:bCs/>
                <w:iCs/>
              </w:rPr>
              <w:t>Power control parameter sets feature is applicable to FR1 only (without spatial relation info) and spatial relation info is applicable to FR2 only.</w:t>
            </w:r>
          </w:p>
        </w:tc>
        <w:tc>
          <w:tcPr>
            <w:tcW w:w="709" w:type="dxa"/>
          </w:tcPr>
          <w:p w14:paraId="213EB229" w14:textId="77777777" w:rsidR="00F60AE8" w:rsidRPr="0095297E" w:rsidRDefault="00F60AE8" w:rsidP="00AE7885">
            <w:pPr>
              <w:pStyle w:val="TAL"/>
              <w:jc w:val="center"/>
            </w:pPr>
            <w:r w:rsidRPr="0095297E">
              <w:t>FS</w:t>
            </w:r>
          </w:p>
        </w:tc>
        <w:tc>
          <w:tcPr>
            <w:tcW w:w="567" w:type="dxa"/>
          </w:tcPr>
          <w:p w14:paraId="7D458ECE" w14:textId="77777777" w:rsidR="00F60AE8" w:rsidRPr="0095297E" w:rsidRDefault="00F60AE8" w:rsidP="00AE7885">
            <w:pPr>
              <w:pStyle w:val="TAL"/>
              <w:jc w:val="center"/>
              <w:rPr>
                <w:bCs/>
                <w:iCs/>
              </w:rPr>
            </w:pPr>
            <w:r w:rsidRPr="0095297E">
              <w:t>No</w:t>
            </w:r>
          </w:p>
        </w:tc>
        <w:tc>
          <w:tcPr>
            <w:tcW w:w="709" w:type="dxa"/>
          </w:tcPr>
          <w:p w14:paraId="708472B6" w14:textId="77777777" w:rsidR="00F60AE8" w:rsidRPr="0095297E" w:rsidRDefault="00F60AE8" w:rsidP="00AE7885">
            <w:pPr>
              <w:pStyle w:val="TAL"/>
              <w:jc w:val="center"/>
              <w:rPr>
                <w:bCs/>
                <w:iCs/>
              </w:rPr>
            </w:pPr>
            <w:r w:rsidRPr="0095297E">
              <w:rPr>
                <w:bCs/>
                <w:iCs/>
              </w:rPr>
              <w:t>N/A</w:t>
            </w:r>
          </w:p>
        </w:tc>
        <w:tc>
          <w:tcPr>
            <w:tcW w:w="728" w:type="dxa"/>
          </w:tcPr>
          <w:p w14:paraId="2431B651" w14:textId="77777777" w:rsidR="00F60AE8" w:rsidRPr="0095297E" w:rsidRDefault="00F60AE8" w:rsidP="00AE7885">
            <w:pPr>
              <w:pStyle w:val="TAL"/>
              <w:jc w:val="center"/>
              <w:rPr>
                <w:bCs/>
                <w:iCs/>
              </w:rPr>
            </w:pPr>
            <w:r w:rsidRPr="0095297E">
              <w:rPr>
                <w:bCs/>
                <w:iCs/>
              </w:rPr>
              <w:t>N/A</w:t>
            </w:r>
          </w:p>
        </w:tc>
      </w:tr>
      <w:tr w:rsidR="00F60AE8" w:rsidRPr="0095297E" w14:paraId="14F1B848" w14:textId="77777777" w:rsidTr="00AE7885">
        <w:trPr>
          <w:cantSplit/>
          <w:tblHeader/>
        </w:trPr>
        <w:tc>
          <w:tcPr>
            <w:tcW w:w="6917" w:type="dxa"/>
          </w:tcPr>
          <w:p w14:paraId="0D367E62" w14:textId="77777777" w:rsidR="00F60AE8" w:rsidRPr="0095297E" w:rsidRDefault="00F60AE8" w:rsidP="00AE7885">
            <w:pPr>
              <w:pStyle w:val="TAL"/>
              <w:rPr>
                <w:rFonts w:cs="Arial"/>
                <w:b/>
                <w:bCs/>
                <w:i/>
                <w:iCs/>
                <w:szCs w:val="18"/>
                <w:lang w:eastAsia="en-GB"/>
              </w:rPr>
            </w:pPr>
            <w:r w:rsidRPr="0095297E">
              <w:rPr>
                <w:rFonts w:cs="Arial"/>
                <w:b/>
                <w:bCs/>
                <w:i/>
                <w:iCs/>
                <w:szCs w:val="18"/>
                <w:lang w:eastAsia="en-GB"/>
              </w:rPr>
              <w:t>mTRP-PUSCH-TypeA-CB-r17</w:t>
            </w:r>
          </w:p>
          <w:p w14:paraId="7E9B374F" w14:textId="77777777" w:rsidR="00F60AE8" w:rsidRPr="0095297E" w:rsidRDefault="00F60AE8" w:rsidP="00AE7885">
            <w:pPr>
              <w:pStyle w:val="TAL"/>
              <w:rPr>
                <w:rFonts w:eastAsia="Malgun Gothic" w:cs="Arial"/>
                <w:szCs w:val="18"/>
                <w:lang w:eastAsia="ko-KR"/>
              </w:rPr>
            </w:pPr>
            <w:r w:rsidRPr="0095297E">
              <w:rPr>
                <w:rFonts w:cs="Arial"/>
                <w:szCs w:val="18"/>
              </w:rPr>
              <w:t>Indicates</w:t>
            </w:r>
            <w:r w:rsidRPr="0095297E">
              <w:rPr>
                <w:rFonts w:eastAsia="Malgun Gothic" w:cs="Arial"/>
                <w:szCs w:val="18"/>
                <w:lang w:eastAsia="ko-KR"/>
              </w:rPr>
              <w:t xml:space="preserve"> the</w:t>
            </w:r>
            <w:r w:rsidRPr="0095297E">
              <w:rPr>
                <w:rFonts w:cs="Arial"/>
                <w:szCs w:val="18"/>
              </w:rPr>
              <w:t xml:space="preserve"> s</w:t>
            </w:r>
            <w:r w:rsidRPr="0095297E">
              <w:rPr>
                <w:rFonts w:eastAsia="Malgun Gothic" w:cs="Arial"/>
                <w:szCs w:val="18"/>
                <w:lang w:eastAsia="ko-KR"/>
              </w:rPr>
              <w:t>upport of multi-TRP PUSCH repetition based on codebook with PUSCH repetition type A. The value indicates the supported number of SRS resources in one SRS resource set.</w:t>
            </w:r>
          </w:p>
          <w:p w14:paraId="23A5DD5E" w14:textId="77777777" w:rsidR="00F60AE8" w:rsidRPr="0095297E" w:rsidRDefault="00F60AE8" w:rsidP="00AE7885">
            <w:pPr>
              <w:pStyle w:val="TAL"/>
              <w:rPr>
                <w:rFonts w:eastAsia="Malgun Gothic" w:cs="Arial"/>
                <w:szCs w:val="18"/>
                <w:lang w:eastAsia="ko-KR"/>
              </w:rPr>
            </w:pPr>
          </w:p>
          <w:p w14:paraId="2D2A28CE" w14:textId="77777777" w:rsidR="00F60AE8" w:rsidRPr="0095297E" w:rsidRDefault="00F60AE8" w:rsidP="00AE7885">
            <w:pPr>
              <w:pStyle w:val="TAL"/>
              <w:rPr>
                <w:rFonts w:eastAsia="Malgun Gothic" w:cs="Arial"/>
                <w:szCs w:val="18"/>
                <w:lang w:eastAsia="ko-KR"/>
              </w:rPr>
            </w:pPr>
            <w:r w:rsidRPr="0095297E">
              <w:rPr>
                <w:rFonts w:eastAsia="Malgun Gothic" w:cs="Arial"/>
                <w:szCs w:val="18"/>
                <w:lang w:eastAsia="ko-KR"/>
              </w:rPr>
              <w:t>This feature includes the following features:</w:t>
            </w:r>
          </w:p>
          <w:p w14:paraId="456C2F84" w14:textId="77777777" w:rsidR="00F60AE8" w:rsidRPr="0095297E" w:rsidRDefault="00F60AE8" w:rsidP="00AE7885">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sequential mapping for repetitions larger than 2.</w:t>
            </w:r>
          </w:p>
          <w:p w14:paraId="6267BC22" w14:textId="77777777" w:rsidR="00F60AE8" w:rsidRPr="0095297E" w:rsidRDefault="00F60AE8" w:rsidP="00AE7885">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cyclic mapping for 2 repetitions.</w:t>
            </w:r>
          </w:p>
          <w:p w14:paraId="40A954BF" w14:textId="77777777" w:rsidR="00F60AE8" w:rsidRPr="0095297E" w:rsidRDefault="00F60AE8" w:rsidP="00AE7885">
            <w:pPr>
              <w:pStyle w:val="B1"/>
              <w:spacing w:after="0"/>
              <w:rPr>
                <w:rFonts w:eastAsia="Malgun Gothic" w:cs="Arial"/>
                <w:szCs w:val="18"/>
                <w:lang w:eastAsia="ko-KR"/>
              </w:rPr>
            </w:pPr>
            <w:r w:rsidRPr="0095297E">
              <w:rPr>
                <w:rFonts w:ascii="Arial" w:eastAsia="Malgun Gothic" w:hAnsi="Arial" w:cs="Arial"/>
                <w:sz w:val="18"/>
                <w:szCs w:val="18"/>
                <w:lang w:eastAsia="ko-KR"/>
              </w:rPr>
              <w:t>-</w:t>
            </w:r>
            <w:r w:rsidRPr="0095297E">
              <w:rPr>
                <w:rFonts w:ascii="Arial" w:eastAsia="Malgun Gothic" w:hAnsi="Arial" w:cs="Arial"/>
                <w:sz w:val="18"/>
                <w:szCs w:val="18"/>
                <w:lang w:eastAsia="ko-KR"/>
              </w:rPr>
              <w:tab/>
              <w:t>two SRS resource sets with usage set to 'codebook'.</w:t>
            </w:r>
          </w:p>
          <w:p w14:paraId="3B24E88C" w14:textId="77777777" w:rsidR="00F60AE8" w:rsidRPr="0095297E" w:rsidRDefault="00F60AE8" w:rsidP="00AE7885">
            <w:pPr>
              <w:pStyle w:val="TAL"/>
              <w:rPr>
                <w:rFonts w:eastAsia="Malgun Gothic" w:cs="Arial"/>
                <w:szCs w:val="18"/>
                <w:lang w:eastAsia="ko-KR"/>
              </w:rPr>
            </w:pPr>
          </w:p>
          <w:p w14:paraId="11FA0F70" w14:textId="77777777" w:rsidR="00F60AE8" w:rsidRPr="0095297E" w:rsidRDefault="00F60AE8" w:rsidP="00AE7885">
            <w:pPr>
              <w:pStyle w:val="TAL"/>
              <w:rPr>
                <w:rFonts w:eastAsia="Malgun Gothic" w:cs="Arial"/>
                <w:szCs w:val="18"/>
                <w:lang w:eastAsia="ko-KR"/>
              </w:rPr>
            </w:pPr>
            <w:r w:rsidRPr="0095297E">
              <w:rPr>
                <w:rFonts w:cs="Arial"/>
                <w:szCs w:val="18"/>
              </w:rPr>
              <w:t xml:space="preserve">The UE indicating support of this feature shall also indicate the support of </w:t>
            </w:r>
            <w:proofErr w:type="spellStart"/>
            <w:r w:rsidRPr="0095297E">
              <w:rPr>
                <w:rFonts w:cs="Arial"/>
                <w:i/>
                <w:szCs w:val="18"/>
              </w:rPr>
              <w:t>mimo</w:t>
            </w:r>
            <w:proofErr w:type="spellEnd"/>
            <w:r w:rsidRPr="0095297E">
              <w:rPr>
                <w:rFonts w:cs="Arial"/>
                <w:i/>
                <w:szCs w:val="18"/>
              </w:rPr>
              <w:t xml:space="preserve">-CB-PUSCH. </w:t>
            </w:r>
            <w:r w:rsidRPr="0095297E">
              <w:rPr>
                <w:rFonts w:cs="Arial"/>
                <w:iCs/>
                <w:szCs w:val="18"/>
              </w:rPr>
              <w:t xml:space="preserve">If the value of </w:t>
            </w:r>
            <w:r w:rsidRPr="0095297E">
              <w:rPr>
                <w:rFonts w:eastAsia="Malgun Gothic" w:cs="Arial"/>
                <w:szCs w:val="18"/>
                <w:lang w:eastAsia="ko-KR"/>
              </w:rPr>
              <w:t>supported number of SRS resources</w:t>
            </w:r>
            <w:r w:rsidRPr="0095297E">
              <w:rPr>
                <w:rFonts w:cs="Arial"/>
                <w:iCs/>
                <w:szCs w:val="18"/>
              </w:rPr>
              <w:t xml:space="preserve"> is 4 then the UE shall also indicate support of</w:t>
            </w:r>
            <w:r w:rsidRPr="0095297E">
              <w:rPr>
                <w:rFonts w:cs="Arial"/>
                <w:i/>
                <w:szCs w:val="18"/>
              </w:rPr>
              <w:t xml:space="preserve"> ul-FullPwrMode2-MaxSRS-ResInSet </w:t>
            </w:r>
            <w:r w:rsidRPr="0095297E">
              <w:rPr>
                <w:rFonts w:cs="Arial"/>
                <w:iCs/>
                <w:szCs w:val="18"/>
              </w:rPr>
              <w:t>set to n4</w:t>
            </w:r>
            <w:r w:rsidRPr="0095297E">
              <w:rPr>
                <w:rFonts w:cs="Arial"/>
                <w:i/>
                <w:szCs w:val="18"/>
              </w:rPr>
              <w:t>.</w:t>
            </w:r>
          </w:p>
        </w:tc>
        <w:tc>
          <w:tcPr>
            <w:tcW w:w="709" w:type="dxa"/>
          </w:tcPr>
          <w:p w14:paraId="412F0797" w14:textId="77777777" w:rsidR="00F60AE8" w:rsidRPr="0095297E" w:rsidRDefault="00F60AE8" w:rsidP="00AE7885">
            <w:pPr>
              <w:pStyle w:val="TAL"/>
              <w:jc w:val="center"/>
            </w:pPr>
            <w:r w:rsidRPr="0095297E">
              <w:t>FS</w:t>
            </w:r>
          </w:p>
        </w:tc>
        <w:tc>
          <w:tcPr>
            <w:tcW w:w="567" w:type="dxa"/>
          </w:tcPr>
          <w:p w14:paraId="444305C5" w14:textId="77777777" w:rsidR="00F60AE8" w:rsidRPr="0095297E" w:rsidRDefault="00F60AE8" w:rsidP="00AE7885">
            <w:pPr>
              <w:pStyle w:val="TAL"/>
              <w:jc w:val="center"/>
              <w:rPr>
                <w:bCs/>
                <w:iCs/>
              </w:rPr>
            </w:pPr>
            <w:r w:rsidRPr="0095297E">
              <w:t>No</w:t>
            </w:r>
          </w:p>
        </w:tc>
        <w:tc>
          <w:tcPr>
            <w:tcW w:w="709" w:type="dxa"/>
          </w:tcPr>
          <w:p w14:paraId="5A412F35" w14:textId="77777777" w:rsidR="00F60AE8" w:rsidRPr="0095297E" w:rsidRDefault="00F60AE8" w:rsidP="00AE7885">
            <w:pPr>
              <w:pStyle w:val="TAL"/>
              <w:jc w:val="center"/>
              <w:rPr>
                <w:bCs/>
                <w:iCs/>
              </w:rPr>
            </w:pPr>
            <w:r w:rsidRPr="0095297E">
              <w:rPr>
                <w:bCs/>
                <w:iCs/>
              </w:rPr>
              <w:t>N/A</w:t>
            </w:r>
          </w:p>
        </w:tc>
        <w:tc>
          <w:tcPr>
            <w:tcW w:w="728" w:type="dxa"/>
          </w:tcPr>
          <w:p w14:paraId="11BCD987" w14:textId="77777777" w:rsidR="00F60AE8" w:rsidRPr="0095297E" w:rsidRDefault="00F60AE8" w:rsidP="00AE7885">
            <w:pPr>
              <w:pStyle w:val="TAL"/>
              <w:jc w:val="center"/>
              <w:rPr>
                <w:bCs/>
                <w:iCs/>
              </w:rPr>
            </w:pPr>
            <w:r w:rsidRPr="0095297E">
              <w:rPr>
                <w:bCs/>
                <w:iCs/>
              </w:rPr>
              <w:t>N/A</w:t>
            </w:r>
          </w:p>
        </w:tc>
      </w:tr>
      <w:tr w:rsidR="00F60AE8" w:rsidRPr="0095297E" w14:paraId="64DD4D65" w14:textId="77777777" w:rsidTr="00AE7885">
        <w:trPr>
          <w:cantSplit/>
          <w:tblHeader/>
        </w:trPr>
        <w:tc>
          <w:tcPr>
            <w:tcW w:w="6917" w:type="dxa"/>
          </w:tcPr>
          <w:p w14:paraId="18376A64" w14:textId="77777777" w:rsidR="00F60AE8" w:rsidRPr="0095297E" w:rsidRDefault="00F60AE8" w:rsidP="00AE7885">
            <w:pPr>
              <w:pStyle w:val="TAL"/>
              <w:rPr>
                <w:b/>
                <w:i/>
              </w:rPr>
            </w:pPr>
            <w:r w:rsidRPr="0095297E">
              <w:rPr>
                <w:b/>
                <w:i/>
              </w:rPr>
              <w:t>mTRP-PUSCH-RepetitionTypeA-r17</w:t>
            </w:r>
          </w:p>
          <w:p w14:paraId="20F935B4" w14:textId="77777777" w:rsidR="00F60AE8" w:rsidRPr="0095297E" w:rsidRDefault="00F60AE8" w:rsidP="00AE7885">
            <w:pPr>
              <w:pStyle w:val="TAL"/>
              <w:rPr>
                <w:bCs/>
                <w:iCs/>
              </w:rPr>
            </w:pPr>
            <w:r w:rsidRPr="0095297E">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95297E">
              <w:rPr>
                <w:bCs/>
                <w:iCs/>
              </w:rPr>
              <w:t>nonCodebook</w:t>
            </w:r>
            <w:proofErr w:type="spellEnd"/>
            <w:r w:rsidRPr="0095297E">
              <w:rPr>
                <w:bCs/>
                <w:iCs/>
              </w:rPr>
              <w:t>'.</w:t>
            </w:r>
          </w:p>
          <w:p w14:paraId="138DF6C9" w14:textId="77777777" w:rsidR="00F60AE8" w:rsidRPr="0095297E" w:rsidRDefault="00F60AE8" w:rsidP="00AE7885">
            <w:pPr>
              <w:pStyle w:val="TAL"/>
              <w:rPr>
                <w:b/>
                <w:bCs/>
                <w:i/>
                <w:iCs/>
              </w:rPr>
            </w:pPr>
            <w:r w:rsidRPr="0095297E">
              <w:rPr>
                <w:bCs/>
                <w:iCs/>
              </w:rPr>
              <w:t xml:space="preserve">The UE indicating this feature shall indicate support of </w:t>
            </w:r>
            <w:proofErr w:type="spellStart"/>
            <w:r w:rsidRPr="0095297E">
              <w:rPr>
                <w:bCs/>
                <w:i/>
              </w:rPr>
              <w:t>maxNumberMIMO</w:t>
            </w:r>
            <w:proofErr w:type="spellEnd"/>
            <w:r w:rsidRPr="0095297E">
              <w:rPr>
                <w:bCs/>
                <w:i/>
              </w:rPr>
              <w:t>-</w:t>
            </w:r>
            <w:proofErr w:type="spellStart"/>
            <w:r w:rsidRPr="0095297E">
              <w:rPr>
                <w:bCs/>
                <w:i/>
              </w:rPr>
              <w:t>LayersNonCB</w:t>
            </w:r>
            <w:proofErr w:type="spellEnd"/>
            <w:r w:rsidRPr="0095297E">
              <w:rPr>
                <w:bCs/>
                <w:i/>
              </w:rPr>
              <w:t>-PUSCH</w:t>
            </w:r>
            <w:r w:rsidRPr="0095297E">
              <w:rPr>
                <w:bCs/>
                <w:iCs/>
              </w:rPr>
              <w:t xml:space="preserve"> and</w:t>
            </w:r>
            <w:r w:rsidRPr="0095297E">
              <w:rPr>
                <w:bCs/>
                <w:i/>
              </w:rPr>
              <w:t xml:space="preserve"> </w:t>
            </w:r>
            <w:proofErr w:type="spellStart"/>
            <w:r w:rsidRPr="0095297E">
              <w:rPr>
                <w:bCs/>
                <w:i/>
              </w:rPr>
              <w:t>mimo</w:t>
            </w:r>
            <w:proofErr w:type="spellEnd"/>
            <w:r w:rsidRPr="0095297E">
              <w:rPr>
                <w:bCs/>
                <w:i/>
              </w:rPr>
              <w:t>-NonCB-PUSCH.</w:t>
            </w:r>
          </w:p>
        </w:tc>
        <w:tc>
          <w:tcPr>
            <w:tcW w:w="709" w:type="dxa"/>
          </w:tcPr>
          <w:p w14:paraId="48413FEE" w14:textId="77777777" w:rsidR="00F60AE8" w:rsidRPr="0095297E" w:rsidRDefault="00F60AE8" w:rsidP="00AE7885">
            <w:pPr>
              <w:pStyle w:val="TAL"/>
              <w:jc w:val="center"/>
            </w:pPr>
            <w:r w:rsidRPr="0095297E">
              <w:t>FS</w:t>
            </w:r>
          </w:p>
        </w:tc>
        <w:tc>
          <w:tcPr>
            <w:tcW w:w="567" w:type="dxa"/>
          </w:tcPr>
          <w:p w14:paraId="0A3E6F2C" w14:textId="77777777" w:rsidR="00F60AE8" w:rsidRPr="0095297E" w:rsidRDefault="00F60AE8" w:rsidP="00AE7885">
            <w:pPr>
              <w:pStyle w:val="TAL"/>
              <w:jc w:val="center"/>
              <w:rPr>
                <w:bCs/>
                <w:iCs/>
              </w:rPr>
            </w:pPr>
            <w:r w:rsidRPr="0095297E">
              <w:t>No</w:t>
            </w:r>
          </w:p>
        </w:tc>
        <w:tc>
          <w:tcPr>
            <w:tcW w:w="709" w:type="dxa"/>
          </w:tcPr>
          <w:p w14:paraId="183B9911" w14:textId="77777777" w:rsidR="00F60AE8" w:rsidRPr="0095297E" w:rsidRDefault="00F60AE8" w:rsidP="00AE7885">
            <w:pPr>
              <w:pStyle w:val="TAL"/>
              <w:jc w:val="center"/>
              <w:rPr>
                <w:bCs/>
                <w:iCs/>
              </w:rPr>
            </w:pPr>
            <w:r w:rsidRPr="0095297E">
              <w:rPr>
                <w:bCs/>
                <w:iCs/>
              </w:rPr>
              <w:t>N/A</w:t>
            </w:r>
          </w:p>
        </w:tc>
        <w:tc>
          <w:tcPr>
            <w:tcW w:w="728" w:type="dxa"/>
          </w:tcPr>
          <w:p w14:paraId="416BEFDA" w14:textId="77777777" w:rsidR="00F60AE8" w:rsidRPr="0095297E" w:rsidRDefault="00F60AE8" w:rsidP="00AE7885">
            <w:pPr>
              <w:pStyle w:val="TAL"/>
              <w:jc w:val="center"/>
              <w:rPr>
                <w:bCs/>
                <w:iCs/>
              </w:rPr>
            </w:pPr>
            <w:r w:rsidRPr="0095297E">
              <w:rPr>
                <w:bCs/>
                <w:iCs/>
              </w:rPr>
              <w:t>N/A</w:t>
            </w:r>
          </w:p>
        </w:tc>
      </w:tr>
      <w:tr w:rsidR="00F60AE8" w:rsidRPr="0095297E" w14:paraId="29AB779C" w14:textId="77777777" w:rsidTr="00AE7885">
        <w:trPr>
          <w:cantSplit/>
          <w:tblHeader/>
        </w:trPr>
        <w:tc>
          <w:tcPr>
            <w:tcW w:w="6917" w:type="dxa"/>
          </w:tcPr>
          <w:p w14:paraId="18EEF54F" w14:textId="77777777" w:rsidR="00F60AE8" w:rsidRPr="0095297E" w:rsidRDefault="00F60AE8" w:rsidP="00AE7885">
            <w:pPr>
              <w:pStyle w:val="TAL"/>
              <w:rPr>
                <w:b/>
                <w:bCs/>
                <w:i/>
                <w:iCs/>
              </w:rPr>
            </w:pPr>
            <w:r w:rsidRPr="0095297E">
              <w:rPr>
                <w:b/>
                <w:bCs/>
                <w:i/>
                <w:iCs/>
              </w:rPr>
              <w:t>multiPUCCH-r16</w:t>
            </w:r>
          </w:p>
          <w:p w14:paraId="22459478" w14:textId="77777777" w:rsidR="00F60AE8" w:rsidRPr="0095297E" w:rsidRDefault="00F60AE8" w:rsidP="00AE7885">
            <w:pPr>
              <w:pStyle w:val="TAL"/>
              <w:rPr>
                <w:bCs/>
                <w:iCs/>
              </w:rPr>
            </w:pPr>
            <w:r w:rsidRPr="0095297E">
              <w:rPr>
                <w:bCs/>
                <w:iCs/>
              </w:rPr>
              <w:t>Indicates whether the UE supports more than one PUCCH for HARQ-ACK transmission within a slot. This field includes the following parameters:</w:t>
            </w:r>
          </w:p>
          <w:p w14:paraId="625D7EFB"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sub-SlotConfig-NCP-r16</w:t>
            </w:r>
            <w:r w:rsidRPr="0095297E">
              <w:rPr>
                <w:rFonts w:ascii="Arial" w:hAnsi="Arial" w:cs="Arial"/>
                <w:sz w:val="18"/>
                <w:szCs w:val="18"/>
              </w:rPr>
              <w:t xml:space="preserve"> indicates the sub-slot configuration for </w:t>
            </w:r>
            <w:proofErr w:type="gramStart"/>
            <w:r w:rsidRPr="0095297E">
              <w:rPr>
                <w:rFonts w:ascii="Arial" w:hAnsi="Arial" w:cs="Arial"/>
                <w:sz w:val="18"/>
                <w:szCs w:val="18"/>
              </w:rPr>
              <w:t>NCP;</w:t>
            </w:r>
            <w:proofErr w:type="gramEnd"/>
          </w:p>
          <w:p w14:paraId="37DD56A6"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sub-SlotConfig-ECP-r16</w:t>
            </w:r>
            <w:r w:rsidRPr="0095297E">
              <w:rPr>
                <w:rFonts w:ascii="Arial" w:hAnsi="Arial" w:cs="Arial"/>
                <w:sz w:val="18"/>
                <w:szCs w:val="18"/>
              </w:rPr>
              <w:t xml:space="preserve"> indicates the sub-slot configuration for ECP.</w:t>
            </w:r>
          </w:p>
          <w:p w14:paraId="4151F49F" w14:textId="77777777" w:rsidR="00F60AE8" w:rsidRPr="0095297E" w:rsidRDefault="00F60AE8" w:rsidP="00AE7885">
            <w:pPr>
              <w:pStyle w:val="TAL"/>
              <w:rPr>
                <w:bCs/>
                <w:iCs/>
              </w:rPr>
            </w:pPr>
            <w:r w:rsidRPr="0095297E">
              <w:rPr>
                <w:bCs/>
                <w:iCs/>
              </w:rPr>
              <w:t xml:space="preserve">For NCP, the value </w:t>
            </w:r>
            <w:r w:rsidRPr="0095297E">
              <w:rPr>
                <w:bCs/>
                <w:i/>
                <w:iCs/>
              </w:rPr>
              <w:t>set1</w:t>
            </w:r>
            <w:r w:rsidRPr="0095297E">
              <w:rPr>
                <w:bCs/>
                <w:iCs/>
              </w:rPr>
              <w:t xml:space="preserve"> denotes 7-symbol*2, and </w:t>
            </w:r>
            <w:r w:rsidRPr="0095297E">
              <w:rPr>
                <w:bCs/>
                <w:i/>
                <w:iCs/>
              </w:rPr>
              <w:t>set2</w:t>
            </w:r>
            <w:r w:rsidRPr="0095297E">
              <w:rPr>
                <w:bCs/>
                <w:iCs/>
              </w:rPr>
              <w:t xml:space="preserve"> denotes 2-symbol*7 and 7-symbol*2.</w:t>
            </w:r>
          </w:p>
          <w:p w14:paraId="00225B32" w14:textId="77777777" w:rsidR="00F60AE8" w:rsidRPr="0095297E" w:rsidRDefault="00F60AE8" w:rsidP="00AE7885">
            <w:pPr>
              <w:pStyle w:val="TAL"/>
              <w:rPr>
                <w:b/>
                <w:bCs/>
                <w:i/>
                <w:iCs/>
              </w:rPr>
            </w:pPr>
            <w:r w:rsidRPr="0095297E">
              <w:rPr>
                <w:bCs/>
                <w:iCs/>
              </w:rPr>
              <w:t xml:space="preserve">For ECP, the value </w:t>
            </w:r>
            <w:r w:rsidRPr="0095297E">
              <w:rPr>
                <w:bCs/>
                <w:i/>
                <w:iCs/>
              </w:rPr>
              <w:t>set1</w:t>
            </w:r>
            <w:r w:rsidRPr="0095297E">
              <w:rPr>
                <w:bCs/>
                <w:iCs/>
              </w:rPr>
              <w:t xml:space="preserve"> denotes 6-symbol*2, and </w:t>
            </w:r>
            <w:r w:rsidRPr="0095297E">
              <w:rPr>
                <w:bCs/>
                <w:i/>
                <w:iCs/>
              </w:rPr>
              <w:t>set2</w:t>
            </w:r>
            <w:r w:rsidRPr="0095297E">
              <w:rPr>
                <w:bCs/>
                <w:iCs/>
              </w:rPr>
              <w:t xml:space="preserve"> denotes 2-symbol*6 and 6-symbol*2.</w:t>
            </w:r>
          </w:p>
        </w:tc>
        <w:tc>
          <w:tcPr>
            <w:tcW w:w="709" w:type="dxa"/>
          </w:tcPr>
          <w:p w14:paraId="41114210" w14:textId="77777777" w:rsidR="00F60AE8" w:rsidRPr="0095297E" w:rsidRDefault="00F60AE8" w:rsidP="00AE7885">
            <w:pPr>
              <w:pStyle w:val="TAL"/>
              <w:jc w:val="center"/>
              <w:rPr>
                <w:bCs/>
                <w:iCs/>
              </w:rPr>
            </w:pPr>
            <w:r w:rsidRPr="0095297E">
              <w:rPr>
                <w:bCs/>
                <w:iCs/>
              </w:rPr>
              <w:t>FS</w:t>
            </w:r>
          </w:p>
        </w:tc>
        <w:tc>
          <w:tcPr>
            <w:tcW w:w="567" w:type="dxa"/>
          </w:tcPr>
          <w:p w14:paraId="4E2042CB" w14:textId="77777777" w:rsidR="00F60AE8" w:rsidRPr="0095297E" w:rsidRDefault="00F60AE8" w:rsidP="00AE7885">
            <w:pPr>
              <w:pStyle w:val="TAL"/>
              <w:jc w:val="center"/>
              <w:rPr>
                <w:bCs/>
                <w:iCs/>
              </w:rPr>
            </w:pPr>
            <w:r w:rsidRPr="0095297E">
              <w:rPr>
                <w:bCs/>
                <w:iCs/>
              </w:rPr>
              <w:t>No</w:t>
            </w:r>
          </w:p>
        </w:tc>
        <w:tc>
          <w:tcPr>
            <w:tcW w:w="709" w:type="dxa"/>
          </w:tcPr>
          <w:p w14:paraId="46AF4BF3" w14:textId="77777777" w:rsidR="00F60AE8" w:rsidRPr="0095297E" w:rsidRDefault="00F60AE8" w:rsidP="00AE7885">
            <w:pPr>
              <w:pStyle w:val="TAL"/>
              <w:jc w:val="center"/>
              <w:rPr>
                <w:bCs/>
                <w:iCs/>
              </w:rPr>
            </w:pPr>
            <w:r w:rsidRPr="0095297E">
              <w:rPr>
                <w:bCs/>
                <w:iCs/>
              </w:rPr>
              <w:t>N/A</w:t>
            </w:r>
          </w:p>
        </w:tc>
        <w:tc>
          <w:tcPr>
            <w:tcW w:w="728" w:type="dxa"/>
          </w:tcPr>
          <w:p w14:paraId="4E0179D3" w14:textId="77777777" w:rsidR="00F60AE8" w:rsidRPr="0095297E" w:rsidRDefault="00F60AE8" w:rsidP="00AE7885">
            <w:pPr>
              <w:pStyle w:val="TAL"/>
              <w:jc w:val="center"/>
            </w:pPr>
            <w:r w:rsidRPr="0095297E">
              <w:t>N/A</w:t>
            </w:r>
          </w:p>
        </w:tc>
      </w:tr>
      <w:tr w:rsidR="00F60AE8" w:rsidRPr="0095297E" w14:paraId="1FA0F59B" w14:textId="77777777" w:rsidTr="00AE7885">
        <w:trPr>
          <w:cantSplit/>
          <w:tblHeader/>
        </w:trPr>
        <w:tc>
          <w:tcPr>
            <w:tcW w:w="6917" w:type="dxa"/>
          </w:tcPr>
          <w:p w14:paraId="32185AFD" w14:textId="77777777" w:rsidR="00F60AE8" w:rsidRPr="0095297E" w:rsidRDefault="00F60AE8" w:rsidP="00AE7885">
            <w:pPr>
              <w:pStyle w:val="TAL"/>
              <w:rPr>
                <w:b/>
                <w:bCs/>
                <w:i/>
                <w:iCs/>
              </w:rPr>
            </w:pPr>
            <w:r w:rsidRPr="0095297E">
              <w:rPr>
                <w:b/>
                <w:bCs/>
                <w:i/>
                <w:iCs/>
              </w:rPr>
              <w:t>mux-SR-HARQ-ACK-r16</w:t>
            </w:r>
          </w:p>
          <w:p w14:paraId="6B67620A" w14:textId="77777777" w:rsidR="00F60AE8" w:rsidRPr="0095297E" w:rsidRDefault="00F60AE8" w:rsidP="00AE7885">
            <w:pPr>
              <w:pStyle w:val="TAL"/>
              <w:rPr>
                <w:b/>
                <w:bCs/>
                <w:i/>
                <w:iCs/>
              </w:rPr>
            </w:pPr>
            <w:r w:rsidRPr="0095297E">
              <w:rPr>
                <w:bCs/>
                <w:iCs/>
              </w:rPr>
              <w:t xml:space="preserve">Indicates whether the UE supports SR/HARQ-ACK multiplexing once per </w:t>
            </w:r>
            <w:proofErr w:type="spellStart"/>
            <w:r w:rsidRPr="0095297E">
              <w:rPr>
                <w:bCs/>
                <w:iCs/>
              </w:rPr>
              <w:t>subslot</w:t>
            </w:r>
            <w:proofErr w:type="spellEnd"/>
            <w:r w:rsidRPr="0095297E">
              <w:rPr>
                <w:bCs/>
                <w:iCs/>
              </w:rPr>
              <w:t xml:space="preserve"> using a PUCCH (or HARQ-ACK piggybacked on a PUSCH) when SR/HARQ-ACK are supposed to be sent with different starting symbols in a </w:t>
            </w:r>
            <w:proofErr w:type="spellStart"/>
            <w:r w:rsidRPr="0095297E">
              <w:rPr>
                <w:bCs/>
                <w:iCs/>
              </w:rPr>
              <w:t>subslot</w:t>
            </w:r>
            <w:proofErr w:type="spellEnd"/>
            <w:r w:rsidRPr="0095297E">
              <w:rPr>
                <w:bCs/>
                <w:iCs/>
              </w:rPr>
              <w:t>.</w:t>
            </w:r>
          </w:p>
        </w:tc>
        <w:tc>
          <w:tcPr>
            <w:tcW w:w="709" w:type="dxa"/>
          </w:tcPr>
          <w:p w14:paraId="78291A6E" w14:textId="77777777" w:rsidR="00F60AE8" w:rsidRPr="0095297E" w:rsidRDefault="00F60AE8" w:rsidP="00AE7885">
            <w:pPr>
              <w:pStyle w:val="TAL"/>
              <w:jc w:val="center"/>
              <w:rPr>
                <w:bCs/>
                <w:iCs/>
              </w:rPr>
            </w:pPr>
            <w:r w:rsidRPr="0095297E">
              <w:rPr>
                <w:bCs/>
                <w:iCs/>
              </w:rPr>
              <w:t>FS</w:t>
            </w:r>
          </w:p>
        </w:tc>
        <w:tc>
          <w:tcPr>
            <w:tcW w:w="567" w:type="dxa"/>
          </w:tcPr>
          <w:p w14:paraId="5BE7F774" w14:textId="77777777" w:rsidR="00F60AE8" w:rsidRPr="0095297E" w:rsidRDefault="00F60AE8" w:rsidP="00AE7885">
            <w:pPr>
              <w:pStyle w:val="TAL"/>
              <w:jc w:val="center"/>
              <w:rPr>
                <w:bCs/>
                <w:iCs/>
              </w:rPr>
            </w:pPr>
            <w:r w:rsidRPr="0095297E">
              <w:rPr>
                <w:bCs/>
                <w:iCs/>
              </w:rPr>
              <w:t>No</w:t>
            </w:r>
          </w:p>
        </w:tc>
        <w:tc>
          <w:tcPr>
            <w:tcW w:w="709" w:type="dxa"/>
          </w:tcPr>
          <w:p w14:paraId="6D0D02F7" w14:textId="77777777" w:rsidR="00F60AE8" w:rsidRPr="0095297E" w:rsidRDefault="00F60AE8" w:rsidP="00AE7885">
            <w:pPr>
              <w:pStyle w:val="TAL"/>
              <w:jc w:val="center"/>
              <w:rPr>
                <w:bCs/>
                <w:iCs/>
              </w:rPr>
            </w:pPr>
            <w:r w:rsidRPr="0095297E">
              <w:rPr>
                <w:bCs/>
                <w:iCs/>
              </w:rPr>
              <w:t>N/A</w:t>
            </w:r>
          </w:p>
        </w:tc>
        <w:tc>
          <w:tcPr>
            <w:tcW w:w="728" w:type="dxa"/>
          </w:tcPr>
          <w:p w14:paraId="2737B82A" w14:textId="77777777" w:rsidR="00F60AE8" w:rsidRPr="0095297E" w:rsidRDefault="00F60AE8" w:rsidP="00AE7885">
            <w:pPr>
              <w:pStyle w:val="TAL"/>
              <w:jc w:val="center"/>
            </w:pPr>
            <w:r w:rsidRPr="0095297E">
              <w:t>N/A</w:t>
            </w:r>
          </w:p>
        </w:tc>
      </w:tr>
      <w:tr w:rsidR="00F60AE8" w:rsidRPr="0095297E" w14:paraId="730CA27E" w14:textId="77777777" w:rsidTr="00AE7885">
        <w:trPr>
          <w:cantSplit/>
          <w:tblHeader/>
        </w:trPr>
        <w:tc>
          <w:tcPr>
            <w:tcW w:w="6917" w:type="dxa"/>
          </w:tcPr>
          <w:p w14:paraId="7CFB06AF" w14:textId="77777777" w:rsidR="00F60AE8" w:rsidRPr="0095297E" w:rsidRDefault="00F60AE8" w:rsidP="00AE7885">
            <w:pPr>
              <w:pStyle w:val="TAL"/>
              <w:rPr>
                <w:b/>
                <w:bCs/>
                <w:i/>
                <w:iCs/>
              </w:rPr>
            </w:pPr>
            <w:r w:rsidRPr="0095297E">
              <w:rPr>
                <w:b/>
                <w:bCs/>
                <w:i/>
                <w:iCs/>
              </w:rPr>
              <w:t>offsetSRS-CB-PUSCH-Ant-Switch-fr1-r16</w:t>
            </w:r>
          </w:p>
          <w:p w14:paraId="453C5D70" w14:textId="77777777" w:rsidR="00F60AE8" w:rsidRPr="0095297E" w:rsidRDefault="00F60AE8" w:rsidP="00AE7885">
            <w:pPr>
              <w:pStyle w:val="TAL"/>
            </w:pPr>
            <w:r w:rsidRPr="0095297E">
              <w:t>Indicates whether UE requires minimum of 19 symbols offset between aperiodic SRS triggering and transmission for SRS for codebook based PUSCH and antenna switching.</w:t>
            </w:r>
          </w:p>
          <w:p w14:paraId="37D960E3" w14:textId="77777777" w:rsidR="00F60AE8" w:rsidRPr="0095297E" w:rsidRDefault="00F60AE8" w:rsidP="00AE7885">
            <w:pPr>
              <w:pStyle w:val="TAL"/>
            </w:pPr>
          </w:p>
          <w:p w14:paraId="2966BE15" w14:textId="77777777" w:rsidR="00F60AE8" w:rsidRPr="0095297E" w:rsidRDefault="00F60AE8" w:rsidP="00AE7885">
            <w:pPr>
              <w:pStyle w:val="TAL"/>
            </w:pPr>
            <w:r w:rsidRPr="0095297E">
              <w:t xml:space="preserve">UE indicating support of this shall indicate support of </w:t>
            </w:r>
            <w:proofErr w:type="spellStart"/>
            <w:r w:rsidRPr="0095297E">
              <w:rPr>
                <w:i/>
              </w:rPr>
              <w:t>supportedSRS</w:t>
            </w:r>
            <w:proofErr w:type="spellEnd"/>
            <w:r w:rsidRPr="0095297E">
              <w:rPr>
                <w:i/>
              </w:rPr>
              <w:t>-Resources.</w:t>
            </w:r>
          </w:p>
        </w:tc>
        <w:tc>
          <w:tcPr>
            <w:tcW w:w="709" w:type="dxa"/>
          </w:tcPr>
          <w:p w14:paraId="6596E865" w14:textId="77777777" w:rsidR="00F60AE8" w:rsidRPr="0095297E" w:rsidRDefault="00F60AE8" w:rsidP="00AE7885">
            <w:pPr>
              <w:pStyle w:val="TAL"/>
              <w:jc w:val="center"/>
              <w:rPr>
                <w:bCs/>
                <w:iCs/>
              </w:rPr>
            </w:pPr>
            <w:r w:rsidRPr="0095297E">
              <w:rPr>
                <w:bCs/>
                <w:iCs/>
              </w:rPr>
              <w:t>FS</w:t>
            </w:r>
          </w:p>
        </w:tc>
        <w:tc>
          <w:tcPr>
            <w:tcW w:w="567" w:type="dxa"/>
          </w:tcPr>
          <w:p w14:paraId="695E5071" w14:textId="77777777" w:rsidR="00F60AE8" w:rsidRPr="0095297E" w:rsidRDefault="00F60AE8" w:rsidP="00AE7885">
            <w:pPr>
              <w:pStyle w:val="TAL"/>
              <w:jc w:val="center"/>
              <w:rPr>
                <w:bCs/>
                <w:iCs/>
              </w:rPr>
            </w:pPr>
            <w:r w:rsidRPr="0095297E">
              <w:rPr>
                <w:bCs/>
                <w:iCs/>
              </w:rPr>
              <w:t>No</w:t>
            </w:r>
          </w:p>
        </w:tc>
        <w:tc>
          <w:tcPr>
            <w:tcW w:w="709" w:type="dxa"/>
          </w:tcPr>
          <w:p w14:paraId="6240F283" w14:textId="77777777" w:rsidR="00F60AE8" w:rsidRPr="0095297E" w:rsidRDefault="00F60AE8" w:rsidP="00AE7885">
            <w:pPr>
              <w:pStyle w:val="TAL"/>
              <w:jc w:val="center"/>
              <w:rPr>
                <w:bCs/>
                <w:iCs/>
              </w:rPr>
            </w:pPr>
            <w:r w:rsidRPr="0095297E">
              <w:rPr>
                <w:bCs/>
                <w:iCs/>
              </w:rPr>
              <w:t>N/A</w:t>
            </w:r>
          </w:p>
        </w:tc>
        <w:tc>
          <w:tcPr>
            <w:tcW w:w="728" w:type="dxa"/>
          </w:tcPr>
          <w:p w14:paraId="70A48845" w14:textId="77777777" w:rsidR="00F60AE8" w:rsidRPr="0095297E" w:rsidRDefault="00F60AE8" w:rsidP="00AE7885">
            <w:pPr>
              <w:pStyle w:val="TAL"/>
              <w:jc w:val="center"/>
            </w:pPr>
            <w:r w:rsidRPr="0095297E">
              <w:t>FR1 only</w:t>
            </w:r>
          </w:p>
        </w:tc>
      </w:tr>
      <w:tr w:rsidR="00F60AE8" w:rsidRPr="0095297E" w14:paraId="0F598D89" w14:textId="77777777" w:rsidTr="00AE7885">
        <w:trPr>
          <w:cantSplit/>
          <w:tblHeader/>
        </w:trPr>
        <w:tc>
          <w:tcPr>
            <w:tcW w:w="6917" w:type="dxa"/>
          </w:tcPr>
          <w:p w14:paraId="46C2BD79" w14:textId="77777777" w:rsidR="00F60AE8" w:rsidRPr="0095297E" w:rsidRDefault="00F60AE8" w:rsidP="00AE7885">
            <w:pPr>
              <w:pStyle w:val="TAL"/>
              <w:rPr>
                <w:b/>
                <w:bCs/>
                <w:i/>
                <w:iCs/>
              </w:rPr>
            </w:pPr>
            <w:r w:rsidRPr="0095297E">
              <w:rPr>
                <w:b/>
                <w:bCs/>
                <w:i/>
                <w:iCs/>
              </w:rPr>
              <w:t>offsetSRS-CB-PUSCH-PDCCH-MonitorSingleOcc-fr1-r16</w:t>
            </w:r>
          </w:p>
          <w:p w14:paraId="37EBB4FB" w14:textId="77777777" w:rsidR="00F60AE8" w:rsidRPr="0095297E" w:rsidRDefault="00F60AE8" w:rsidP="00AE7885">
            <w:pPr>
              <w:pStyle w:val="TAL"/>
            </w:pPr>
            <w:r w:rsidRPr="0095297E">
              <w:t>Indicates whether UE requires minimum of 19 symbols offset between aperiodic SRS triggering and transmission for SRS for codebook based PUSCH and antenna switching for the case of PDCCH monitoring on any span of up to 3 consecutive OFDM symbols of a slot.</w:t>
            </w:r>
          </w:p>
          <w:p w14:paraId="688ADBD8" w14:textId="77777777" w:rsidR="00F60AE8" w:rsidRPr="0095297E" w:rsidRDefault="00F60AE8" w:rsidP="00AE7885">
            <w:pPr>
              <w:pStyle w:val="TAL"/>
            </w:pPr>
          </w:p>
          <w:p w14:paraId="3220E56E" w14:textId="77777777" w:rsidR="00F60AE8" w:rsidRPr="0095297E" w:rsidRDefault="00F60AE8" w:rsidP="00AE7885">
            <w:pPr>
              <w:pStyle w:val="TAL"/>
            </w:pPr>
            <w:r w:rsidRPr="0095297E">
              <w:t xml:space="preserve">UE indicating support of this shall indicate support of </w:t>
            </w:r>
            <w:proofErr w:type="spellStart"/>
            <w:r w:rsidRPr="0095297E">
              <w:rPr>
                <w:i/>
              </w:rPr>
              <w:t>supportedSRS</w:t>
            </w:r>
            <w:proofErr w:type="spellEnd"/>
            <w:r w:rsidRPr="0095297E">
              <w:rPr>
                <w:i/>
              </w:rPr>
              <w:t>-Resources.</w:t>
            </w:r>
          </w:p>
        </w:tc>
        <w:tc>
          <w:tcPr>
            <w:tcW w:w="709" w:type="dxa"/>
          </w:tcPr>
          <w:p w14:paraId="330E7F62" w14:textId="77777777" w:rsidR="00F60AE8" w:rsidRPr="0095297E" w:rsidRDefault="00F60AE8" w:rsidP="00AE7885">
            <w:pPr>
              <w:pStyle w:val="TAL"/>
              <w:jc w:val="center"/>
              <w:rPr>
                <w:bCs/>
                <w:iCs/>
              </w:rPr>
            </w:pPr>
            <w:r w:rsidRPr="0095297E">
              <w:rPr>
                <w:bCs/>
                <w:iCs/>
              </w:rPr>
              <w:t>FS</w:t>
            </w:r>
          </w:p>
        </w:tc>
        <w:tc>
          <w:tcPr>
            <w:tcW w:w="567" w:type="dxa"/>
          </w:tcPr>
          <w:p w14:paraId="4E39A4F2" w14:textId="77777777" w:rsidR="00F60AE8" w:rsidRPr="0095297E" w:rsidRDefault="00F60AE8" w:rsidP="00AE7885">
            <w:pPr>
              <w:pStyle w:val="TAL"/>
              <w:jc w:val="center"/>
              <w:rPr>
                <w:bCs/>
                <w:iCs/>
              </w:rPr>
            </w:pPr>
            <w:r w:rsidRPr="0095297E">
              <w:rPr>
                <w:bCs/>
                <w:iCs/>
              </w:rPr>
              <w:t>No</w:t>
            </w:r>
          </w:p>
        </w:tc>
        <w:tc>
          <w:tcPr>
            <w:tcW w:w="709" w:type="dxa"/>
          </w:tcPr>
          <w:p w14:paraId="1479C9A8" w14:textId="77777777" w:rsidR="00F60AE8" w:rsidRPr="0095297E" w:rsidRDefault="00F60AE8" w:rsidP="00AE7885">
            <w:pPr>
              <w:pStyle w:val="TAL"/>
              <w:jc w:val="center"/>
              <w:rPr>
                <w:bCs/>
                <w:iCs/>
              </w:rPr>
            </w:pPr>
            <w:r w:rsidRPr="0095297E">
              <w:rPr>
                <w:bCs/>
                <w:iCs/>
              </w:rPr>
              <w:t>N/A</w:t>
            </w:r>
          </w:p>
        </w:tc>
        <w:tc>
          <w:tcPr>
            <w:tcW w:w="728" w:type="dxa"/>
          </w:tcPr>
          <w:p w14:paraId="1F3A0188" w14:textId="77777777" w:rsidR="00F60AE8" w:rsidRPr="0095297E" w:rsidRDefault="00F60AE8" w:rsidP="00AE7885">
            <w:pPr>
              <w:pStyle w:val="TAL"/>
              <w:jc w:val="center"/>
            </w:pPr>
            <w:r w:rsidRPr="0095297E">
              <w:t>FR1 only</w:t>
            </w:r>
          </w:p>
        </w:tc>
      </w:tr>
      <w:tr w:rsidR="00F60AE8" w:rsidRPr="0095297E" w14:paraId="0E9A5BC4" w14:textId="77777777" w:rsidTr="00AE7885">
        <w:trPr>
          <w:cantSplit/>
          <w:tblHeader/>
        </w:trPr>
        <w:tc>
          <w:tcPr>
            <w:tcW w:w="6917" w:type="dxa"/>
          </w:tcPr>
          <w:p w14:paraId="79976D0D" w14:textId="77777777" w:rsidR="00F60AE8" w:rsidRPr="0095297E" w:rsidRDefault="00F60AE8" w:rsidP="00AE7885">
            <w:pPr>
              <w:pStyle w:val="TAL"/>
              <w:rPr>
                <w:b/>
                <w:bCs/>
                <w:i/>
                <w:iCs/>
              </w:rPr>
            </w:pPr>
            <w:r w:rsidRPr="0095297E">
              <w:rPr>
                <w:b/>
                <w:bCs/>
                <w:i/>
                <w:iCs/>
              </w:rPr>
              <w:lastRenderedPageBreak/>
              <w:t>offsetSRS-CB-PUSCH-PDCCH-MonitorAnyOccWithoutGap-fr1-r16</w:t>
            </w:r>
          </w:p>
          <w:p w14:paraId="413F72F9" w14:textId="77777777" w:rsidR="00F60AE8" w:rsidRPr="0095297E" w:rsidRDefault="00F60AE8" w:rsidP="00AE7885">
            <w:pPr>
              <w:pStyle w:val="TAL"/>
            </w:pPr>
            <w:r w:rsidRPr="0095297E">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A2A9FFC" w14:textId="77777777" w:rsidR="00F60AE8" w:rsidRPr="0095297E" w:rsidRDefault="00F60AE8" w:rsidP="00AE7885">
            <w:pPr>
              <w:pStyle w:val="TAL"/>
            </w:pPr>
          </w:p>
          <w:p w14:paraId="1048651C" w14:textId="77777777" w:rsidR="00F60AE8" w:rsidRPr="0095297E" w:rsidRDefault="00F60AE8" w:rsidP="00AE7885">
            <w:pPr>
              <w:pStyle w:val="TAL"/>
            </w:pPr>
            <w:r w:rsidRPr="0095297E">
              <w:t xml:space="preserve">UE indicating support of this shall indicate support of </w:t>
            </w:r>
            <w:proofErr w:type="spellStart"/>
            <w:r w:rsidRPr="0095297E">
              <w:rPr>
                <w:i/>
              </w:rPr>
              <w:t>supportedSRS</w:t>
            </w:r>
            <w:proofErr w:type="spellEnd"/>
            <w:r w:rsidRPr="0095297E">
              <w:rPr>
                <w:i/>
              </w:rPr>
              <w:t>-Resources.</w:t>
            </w:r>
          </w:p>
        </w:tc>
        <w:tc>
          <w:tcPr>
            <w:tcW w:w="709" w:type="dxa"/>
          </w:tcPr>
          <w:p w14:paraId="445B9F7D" w14:textId="77777777" w:rsidR="00F60AE8" w:rsidRPr="0095297E" w:rsidRDefault="00F60AE8" w:rsidP="00AE7885">
            <w:pPr>
              <w:pStyle w:val="TAL"/>
              <w:jc w:val="center"/>
              <w:rPr>
                <w:bCs/>
                <w:iCs/>
              </w:rPr>
            </w:pPr>
            <w:r w:rsidRPr="0095297E">
              <w:rPr>
                <w:bCs/>
                <w:iCs/>
              </w:rPr>
              <w:t>FS</w:t>
            </w:r>
          </w:p>
        </w:tc>
        <w:tc>
          <w:tcPr>
            <w:tcW w:w="567" w:type="dxa"/>
          </w:tcPr>
          <w:p w14:paraId="0A0260B8" w14:textId="77777777" w:rsidR="00F60AE8" w:rsidRPr="0095297E" w:rsidRDefault="00F60AE8" w:rsidP="00AE7885">
            <w:pPr>
              <w:pStyle w:val="TAL"/>
              <w:jc w:val="center"/>
              <w:rPr>
                <w:bCs/>
                <w:iCs/>
              </w:rPr>
            </w:pPr>
            <w:r w:rsidRPr="0095297E">
              <w:rPr>
                <w:bCs/>
                <w:iCs/>
              </w:rPr>
              <w:t>No</w:t>
            </w:r>
          </w:p>
        </w:tc>
        <w:tc>
          <w:tcPr>
            <w:tcW w:w="709" w:type="dxa"/>
          </w:tcPr>
          <w:p w14:paraId="18453250" w14:textId="77777777" w:rsidR="00F60AE8" w:rsidRPr="0095297E" w:rsidRDefault="00F60AE8" w:rsidP="00AE7885">
            <w:pPr>
              <w:pStyle w:val="TAL"/>
              <w:jc w:val="center"/>
              <w:rPr>
                <w:bCs/>
                <w:iCs/>
              </w:rPr>
            </w:pPr>
            <w:r w:rsidRPr="0095297E">
              <w:rPr>
                <w:bCs/>
                <w:iCs/>
              </w:rPr>
              <w:t>N/A</w:t>
            </w:r>
          </w:p>
        </w:tc>
        <w:tc>
          <w:tcPr>
            <w:tcW w:w="728" w:type="dxa"/>
          </w:tcPr>
          <w:p w14:paraId="31A7D4C5" w14:textId="77777777" w:rsidR="00F60AE8" w:rsidRPr="0095297E" w:rsidRDefault="00F60AE8" w:rsidP="00AE7885">
            <w:pPr>
              <w:pStyle w:val="TAL"/>
              <w:jc w:val="center"/>
            </w:pPr>
            <w:r w:rsidRPr="0095297E">
              <w:t>FR1 only</w:t>
            </w:r>
          </w:p>
        </w:tc>
      </w:tr>
      <w:tr w:rsidR="00F60AE8" w:rsidRPr="0095297E" w14:paraId="2C6B25F7" w14:textId="77777777" w:rsidTr="00AE7885">
        <w:trPr>
          <w:cantSplit/>
          <w:tblHeader/>
        </w:trPr>
        <w:tc>
          <w:tcPr>
            <w:tcW w:w="6917" w:type="dxa"/>
          </w:tcPr>
          <w:p w14:paraId="52BF2BA5" w14:textId="77777777" w:rsidR="00F60AE8" w:rsidRPr="0095297E" w:rsidRDefault="00F60AE8" w:rsidP="00AE7885">
            <w:pPr>
              <w:pStyle w:val="TAL"/>
              <w:rPr>
                <w:b/>
                <w:bCs/>
                <w:i/>
                <w:iCs/>
              </w:rPr>
            </w:pPr>
            <w:r w:rsidRPr="0095297E">
              <w:rPr>
                <w:b/>
                <w:bCs/>
                <w:i/>
                <w:iCs/>
              </w:rPr>
              <w:t>offsetSRS-CB-PUSCH-PDCCH-MonitorAnyOccWithGap-fr1-r16</w:t>
            </w:r>
          </w:p>
          <w:p w14:paraId="0AFA30B0" w14:textId="77777777" w:rsidR="00F60AE8" w:rsidRPr="0095297E" w:rsidRDefault="00F60AE8" w:rsidP="00AE7885">
            <w:pPr>
              <w:pStyle w:val="TAL"/>
            </w:pPr>
            <w:r w:rsidRPr="0095297E">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B2A77F3" w14:textId="77777777" w:rsidR="00F60AE8" w:rsidRPr="0095297E" w:rsidRDefault="00F60AE8" w:rsidP="00AE7885">
            <w:pPr>
              <w:pStyle w:val="TAL"/>
            </w:pPr>
          </w:p>
          <w:p w14:paraId="67487EF7" w14:textId="77777777" w:rsidR="00F60AE8" w:rsidRPr="0095297E" w:rsidRDefault="00F60AE8" w:rsidP="00AE7885">
            <w:pPr>
              <w:pStyle w:val="TAL"/>
            </w:pPr>
            <w:r w:rsidRPr="0095297E">
              <w:t xml:space="preserve">UE indicating support of this shall indicate support of </w:t>
            </w:r>
            <w:proofErr w:type="spellStart"/>
            <w:r w:rsidRPr="0095297E">
              <w:rPr>
                <w:i/>
                <w:iCs/>
              </w:rPr>
              <w:t>pdcch-MonitoringAnyOccasions</w:t>
            </w:r>
            <w:proofErr w:type="spellEnd"/>
            <w:r w:rsidRPr="0095297E">
              <w:t xml:space="preserve"> with value </w:t>
            </w:r>
            <w:proofErr w:type="spellStart"/>
            <w:r w:rsidRPr="0095297E">
              <w:rPr>
                <w:i/>
                <w:iCs/>
              </w:rPr>
              <w:t>withDCI</w:t>
            </w:r>
            <w:proofErr w:type="spellEnd"/>
            <w:r w:rsidRPr="0095297E">
              <w:rPr>
                <w:i/>
                <w:iCs/>
              </w:rPr>
              <w:t>-Gap</w:t>
            </w:r>
            <w:r w:rsidRPr="0095297E">
              <w:t xml:space="preserve"> and </w:t>
            </w:r>
            <w:proofErr w:type="spellStart"/>
            <w:r w:rsidRPr="0095297E">
              <w:rPr>
                <w:i/>
              </w:rPr>
              <w:t>supportedSRS</w:t>
            </w:r>
            <w:proofErr w:type="spellEnd"/>
            <w:r w:rsidRPr="0095297E">
              <w:rPr>
                <w:i/>
              </w:rPr>
              <w:t>-Resources.</w:t>
            </w:r>
          </w:p>
        </w:tc>
        <w:tc>
          <w:tcPr>
            <w:tcW w:w="709" w:type="dxa"/>
          </w:tcPr>
          <w:p w14:paraId="633BB3D4" w14:textId="77777777" w:rsidR="00F60AE8" w:rsidRPr="0095297E" w:rsidRDefault="00F60AE8" w:rsidP="00AE7885">
            <w:pPr>
              <w:pStyle w:val="TAL"/>
              <w:jc w:val="center"/>
              <w:rPr>
                <w:bCs/>
                <w:iCs/>
              </w:rPr>
            </w:pPr>
            <w:r w:rsidRPr="0095297E">
              <w:rPr>
                <w:bCs/>
                <w:iCs/>
              </w:rPr>
              <w:t>FS</w:t>
            </w:r>
          </w:p>
        </w:tc>
        <w:tc>
          <w:tcPr>
            <w:tcW w:w="567" w:type="dxa"/>
          </w:tcPr>
          <w:p w14:paraId="046EADA7" w14:textId="77777777" w:rsidR="00F60AE8" w:rsidRPr="0095297E" w:rsidRDefault="00F60AE8" w:rsidP="00AE7885">
            <w:pPr>
              <w:pStyle w:val="TAL"/>
              <w:jc w:val="center"/>
              <w:rPr>
                <w:bCs/>
                <w:iCs/>
              </w:rPr>
            </w:pPr>
            <w:r w:rsidRPr="0095297E">
              <w:rPr>
                <w:bCs/>
                <w:iCs/>
              </w:rPr>
              <w:t>No</w:t>
            </w:r>
          </w:p>
        </w:tc>
        <w:tc>
          <w:tcPr>
            <w:tcW w:w="709" w:type="dxa"/>
          </w:tcPr>
          <w:p w14:paraId="250886C8" w14:textId="77777777" w:rsidR="00F60AE8" w:rsidRPr="0095297E" w:rsidRDefault="00F60AE8" w:rsidP="00AE7885">
            <w:pPr>
              <w:pStyle w:val="TAL"/>
              <w:jc w:val="center"/>
              <w:rPr>
                <w:bCs/>
                <w:iCs/>
              </w:rPr>
            </w:pPr>
            <w:r w:rsidRPr="0095297E">
              <w:rPr>
                <w:bCs/>
                <w:iCs/>
              </w:rPr>
              <w:t>N/A</w:t>
            </w:r>
          </w:p>
        </w:tc>
        <w:tc>
          <w:tcPr>
            <w:tcW w:w="728" w:type="dxa"/>
          </w:tcPr>
          <w:p w14:paraId="53277973" w14:textId="77777777" w:rsidR="00F60AE8" w:rsidRPr="0095297E" w:rsidRDefault="00F60AE8" w:rsidP="00AE7885">
            <w:pPr>
              <w:pStyle w:val="TAL"/>
              <w:jc w:val="center"/>
            </w:pPr>
            <w:r w:rsidRPr="0095297E">
              <w:t>FR1 only</w:t>
            </w:r>
          </w:p>
        </w:tc>
      </w:tr>
      <w:tr w:rsidR="00F60AE8" w:rsidRPr="0095297E" w14:paraId="6EC32041" w14:textId="77777777" w:rsidTr="00AE7885">
        <w:trPr>
          <w:cantSplit/>
          <w:tblHeader/>
        </w:trPr>
        <w:tc>
          <w:tcPr>
            <w:tcW w:w="6917" w:type="dxa"/>
          </w:tcPr>
          <w:p w14:paraId="259C51DE" w14:textId="77777777" w:rsidR="00F60AE8" w:rsidRPr="0095297E" w:rsidRDefault="00F60AE8" w:rsidP="00AE7885">
            <w:pPr>
              <w:pStyle w:val="TAL"/>
              <w:rPr>
                <w:b/>
                <w:bCs/>
                <w:i/>
                <w:iCs/>
              </w:rPr>
            </w:pPr>
            <w:r w:rsidRPr="0095297E">
              <w:rPr>
                <w:b/>
                <w:bCs/>
                <w:i/>
                <w:iCs/>
              </w:rPr>
              <w:t>offsetSRS-CB-PUSCH-PDCCH-MonitorAnyOccWithSpanGap-fr1-r16</w:t>
            </w:r>
          </w:p>
          <w:p w14:paraId="78FD8304" w14:textId="77777777" w:rsidR="00F60AE8" w:rsidRPr="0095297E" w:rsidRDefault="00F60AE8" w:rsidP="00AE7885">
            <w:pPr>
              <w:pStyle w:val="TAL"/>
            </w:pPr>
            <w:r w:rsidRPr="0095297E">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95297E">
              <w:t>X,Y</w:t>
            </w:r>
            <w:proofErr w:type="gramEnd"/>
            <w:r w:rsidRPr="0095297E">
              <w:t>) is (7,3), value set2 indicates the supported value set (X,Y) is (4,3) and (7,3) and value set 3 indicates the supported value set (X,Y) is (2,2), (4,3) and (7,3).</w:t>
            </w:r>
          </w:p>
          <w:p w14:paraId="30983AB2" w14:textId="77777777" w:rsidR="00F60AE8" w:rsidRPr="0095297E" w:rsidRDefault="00F60AE8" w:rsidP="00AE7885">
            <w:pPr>
              <w:pStyle w:val="TAL"/>
            </w:pPr>
          </w:p>
          <w:p w14:paraId="5B109D72" w14:textId="77777777" w:rsidR="00F60AE8" w:rsidRPr="0095297E" w:rsidRDefault="00F60AE8" w:rsidP="00AE7885">
            <w:pPr>
              <w:pStyle w:val="TAL"/>
              <w:rPr>
                <w:i/>
              </w:rPr>
            </w:pPr>
            <w:r w:rsidRPr="0095297E">
              <w:t xml:space="preserve">UE indicating support of this shall indicate support of </w:t>
            </w:r>
            <w:proofErr w:type="spellStart"/>
            <w:r w:rsidRPr="0095297E">
              <w:rPr>
                <w:i/>
              </w:rPr>
              <w:t>supportedSRS</w:t>
            </w:r>
            <w:proofErr w:type="spellEnd"/>
            <w:r w:rsidRPr="0095297E">
              <w:rPr>
                <w:i/>
              </w:rPr>
              <w:t>-Resources</w:t>
            </w:r>
            <w:r w:rsidRPr="0095297E">
              <w:rPr>
                <w:iCs/>
              </w:rPr>
              <w:t>.</w:t>
            </w:r>
          </w:p>
        </w:tc>
        <w:tc>
          <w:tcPr>
            <w:tcW w:w="709" w:type="dxa"/>
          </w:tcPr>
          <w:p w14:paraId="27751600" w14:textId="77777777" w:rsidR="00F60AE8" w:rsidRPr="0095297E" w:rsidRDefault="00F60AE8" w:rsidP="00AE7885">
            <w:pPr>
              <w:pStyle w:val="TAL"/>
              <w:jc w:val="center"/>
              <w:rPr>
                <w:bCs/>
                <w:iCs/>
              </w:rPr>
            </w:pPr>
            <w:r w:rsidRPr="0095297E">
              <w:rPr>
                <w:bCs/>
                <w:iCs/>
              </w:rPr>
              <w:t>FS</w:t>
            </w:r>
          </w:p>
        </w:tc>
        <w:tc>
          <w:tcPr>
            <w:tcW w:w="567" w:type="dxa"/>
          </w:tcPr>
          <w:p w14:paraId="51D9D3F1" w14:textId="77777777" w:rsidR="00F60AE8" w:rsidRPr="0095297E" w:rsidRDefault="00F60AE8" w:rsidP="00AE7885">
            <w:pPr>
              <w:pStyle w:val="TAL"/>
              <w:jc w:val="center"/>
              <w:rPr>
                <w:bCs/>
                <w:iCs/>
              </w:rPr>
            </w:pPr>
            <w:r w:rsidRPr="0095297E">
              <w:rPr>
                <w:bCs/>
                <w:iCs/>
              </w:rPr>
              <w:t>No</w:t>
            </w:r>
          </w:p>
        </w:tc>
        <w:tc>
          <w:tcPr>
            <w:tcW w:w="709" w:type="dxa"/>
          </w:tcPr>
          <w:p w14:paraId="2CA4AB81" w14:textId="77777777" w:rsidR="00F60AE8" w:rsidRPr="0095297E" w:rsidRDefault="00F60AE8" w:rsidP="00AE7885">
            <w:pPr>
              <w:pStyle w:val="TAL"/>
              <w:jc w:val="center"/>
              <w:rPr>
                <w:bCs/>
                <w:iCs/>
              </w:rPr>
            </w:pPr>
            <w:r w:rsidRPr="0095297E">
              <w:rPr>
                <w:bCs/>
                <w:iCs/>
              </w:rPr>
              <w:t>N/A</w:t>
            </w:r>
          </w:p>
        </w:tc>
        <w:tc>
          <w:tcPr>
            <w:tcW w:w="728" w:type="dxa"/>
          </w:tcPr>
          <w:p w14:paraId="44543D5E" w14:textId="77777777" w:rsidR="00F60AE8" w:rsidRPr="0095297E" w:rsidRDefault="00F60AE8" w:rsidP="00AE7885">
            <w:pPr>
              <w:pStyle w:val="TAL"/>
              <w:jc w:val="center"/>
            </w:pPr>
            <w:r w:rsidRPr="0095297E">
              <w:t>FR1 only</w:t>
            </w:r>
          </w:p>
        </w:tc>
      </w:tr>
      <w:tr w:rsidR="00F60AE8" w:rsidRPr="0095297E" w14:paraId="729A3BDC" w14:textId="77777777" w:rsidTr="00AE7885">
        <w:trPr>
          <w:cantSplit/>
          <w:tblHeader/>
        </w:trPr>
        <w:tc>
          <w:tcPr>
            <w:tcW w:w="6917" w:type="dxa"/>
          </w:tcPr>
          <w:p w14:paraId="4EB94709" w14:textId="77777777" w:rsidR="00F60AE8" w:rsidRPr="0095297E" w:rsidRDefault="00F60AE8" w:rsidP="00AE7885">
            <w:pPr>
              <w:pStyle w:val="TAL"/>
              <w:rPr>
                <w:b/>
                <w:i/>
              </w:rPr>
            </w:pPr>
            <w:r w:rsidRPr="0095297E">
              <w:rPr>
                <w:b/>
                <w:i/>
              </w:rPr>
              <w:t>pa-</w:t>
            </w:r>
            <w:proofErr w:type="spellStart"/>
            <w:r w:rsidRPr="0095297E">
              <w:rPr>
                <w:b/>
                <w:i/>
              </w:rPr>
              <w:t>PhaseDiscontinuityImpacts</w:t>
            </w:r>
            <w:proofErr w:type="spellEnd"/>
          </w:p>
          <w:p w14:paraId="34E713FD" w14:textId="77777777" w:rsidR="00F60AE8" w:rsidRPr="0095297E" w:rsidRDefault="00F60AE8" w:rsidP="00AE7885">
            <w:pPr>
              <w:pStyle w:val="TAL"/>
            </w:pPr>
            <w:r w:rsidRPr="0095297E">
              <w:t>Indicates incapability motivated by impacts of PA phase discontinuity with overlapping transmissions with non-aligned starting or ending times or hop boundaries across carriers for intra-band (NG)EN-DC/NE-DC, intra-band CA and FDM based ULSUP.</w:t>
            </w:r>
          </w:p>
          <w:p w14:paraId="1FF6A415" w14:textId="77777777" w:rsidR="00F60AE8" w:rsidRPr="0095297E" w:rsidRDefault="00F60AE8" w:rsidP="00AE7885">
            <w:pPr>
              <w:pStyle w:val="CommentText"/>
              <w:spacing w:after="0"/>
            </w:pPr>
          </w:p>
          <w:p w14:paraId="540184EE" w14:textId="77777777" w:rsidR="00F60AE8" w:rsidRPr="0095297E" w:rsidRDefault="00F60AE8" w:rsidP="00AE7885">
            <w:pPr>
              <w:pStyle w:val="TAL"/>
              <w:rPr>
                <w:rFonts w:cs="Arial"/>
                <w:szCs w:val="18"/>
                <w:lang w:eastAsia="zh-CN"/>
              </w:rPr>
            </w:pPr>
            <w:r w:rsidRPr="0095297E">
              <w:rPr>
                <w:rFonts w:cs="Arial"/>
                <w:szCs w:val="18"/>
              </w:rPr>
              <w:t>This capability applies to</w:t>
            </w:r>
            <w:r w:rsidRPr="0095297E">
              <w:rPr>
                <w:rFonts w:cs="Arial"/>
                <w:szCs w:val="18"/>
                <w:lang w:eastAsia="zh-CN"/>
              </w:rPr>
              <w:t>:</w:t>
            </w:r>
          </w:p>
          <w:p w14:paraId="59558D5B"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(NG)EN-DC/NE-DC combination without additional inter-band NR and LTE CA </w:t>
            </w:r>
            <w:proofErr w:type="gramStart"/>
            <w:r w:rsidRPr="0095297E">
              <w:rPr>
                <w:rFonts w:ascii="Arial" w:hAnsi="Arial" w:cs="Arial"/>
                <w:sz w:val="18"/>
                <w:szCs w:val="18"/>
              </w:rPr>
              <w:t>component;</w:t>
            </w:r>
            <w:proofErr w:type="gramEnd"/>
          </w:p>
          <w:p w14:paraId="421CAF4E" w14:textId="77777777" w:rsidR="00F60AE8" w:rsidRPr="0095297E" w:rsidRDefault="00F60AE8" w:rsidP="00AE7885">
            <w:pPr>
              <w:pStyle w:val="B1"/>
              <w:spacing w:after="0"/>
              <w:rPr>
                <w:rFonts w:ascii="Arial" w:eastAsiaTheme="minorEastAsia"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(NG)EN-DC/NE-DC combination </w:t>
            </w:r>
            <w:r w:rsidRPr="0095297E">
              <w:rPr>
                <w:rFonts w:ascii="Arial" w:hAnsi="Arial" w:cs="Arial"/>
                <w:bCs/>
                <w:sz w:val="18"/>
                <w:szCs w:val="18"/>
                <w:lang w:eastAsia="en-GB"/>
              </w:rPr>
              <w:t>supporting both UL and DL intra-band (NG)EN-DC/NE-DC parts</w:t>
            </w:r>
            <w:r w:rsidRPr="0095297E">
              <w:rPr>
                <w:rFonts w:ascii="Arial" w:hAnsi="Arial" w:cs="Arial"/>
                <w:bCs/>
                <w:sz w:val="18"/>
                <w:szCs w:val="18"/>
              </w:rPr>
              <w:t xml:space="preserve"> with additional inter-band NR/LTE CA </w:t>
            </w:r>
            <w:proofErr w:type="gramStart"/>
            <w:r w:rsidRPr="0095297E">
              <w:rPr>
                <w:rFonts w:ascii="Arial" w:hAnsi="Arial" w:cs="Arial"/>
                <w:bCs/>
                <w:sz w:val="18"/>
                <w:szCs w:val="18"/>
              </w:rPr>
              <w:t>component</w:t>
            </w:r>
            <w:r w:rsidRPr="0095297E">
              <w:rPr>
                <w:rFonts w:ascii="Arial" w:eastAsiaTheme="minorEastAsia" w:hAnsi="Arial" w:cs="Arial"/>
                <w:sz w:val="18"/>
                <w:szCs w:val="18"/>
              </w:rPr>
              <w:t>;</w:t>
            </w:r>
            <w:proofErr w:type="gramEnd"/>
          </w:p>
          <w:p w14:paraId="617E159B" w14:textId="77777777" w:rsidR="00F60AE8" w:rsidRPr="0095297E" w:rsidRDefault="00F60AE8" w:rsidP="00AE7885">
            <w:pPr>
              <w:pStyle w:val="B1"/>
              <w:spacing w:after="0"/>
              <w:rPr>
                <w:rFonts w:ascii="Arial" w:hAnsi="Arial" w:cs="Arial"/>
                <w:sz w:val="18"/>
                <w:szCs w:val="18"/>
                <w:lang w:eastAsia="zh-CN"/>
              </w:rPr>
            </w:pPr>
            <w:r w:rsidRPr="0095297E">
              <w:rPr>
                <w:rFonts w:ascii="Arial" w:eastAsiaTheme="minorEastAsia" w:hAnsi="Arial" w:cs="Arial"/>
                <w:sz w:val="18"/>
                <w:szCs w:val="18"/>
              </w:rPr>
              <w:t>-</w:t>
            </w:r>
            <w:r w:rsidRPr="0095297E">
              <w:rPr>
                <w:rFonts w:ascii="Arial" w:hAnsi="Arial" w:cs="Arial"/>
                <w:sz w:val="18"/>
                <w:szCs w:val="18"/>
              </w:rPr>
              <w:tab/>
              <w:t>Inter-band (NG)EN-DC/NE-DC combination, where the frequency range of the E-UTRA band is a subset of the frequency range of the NR band (as specified in Table 5.5B.4.1-1 of TS 38.101-3 [4]).</w:t>
            </w:r>
          </w:p>
          <w:p w14:paraId="3D0FC615" w14:textId="77777777" w:rsidR="00F60AE8" w:rsidRPr="0095297E" w:rsidRDefault="00F60AE8" w:rsidP="00AE7885">
            <w:pPr>
              <w:pStyle w:val="CommentText"/>
              <w:spacing w:after="0"/>
              <w:rPr>
                <w:rFonts w:cs="Arial"/>
                <w:szCs w:val="18"/>
              </w:rPr>
            </w:pPr>
          </w:p>
          <w:p w14:paraId="212EE740" w14:textId="77777777" w:rsidR="00F60AE8" w:rsidRPr="0095297E" w:rsidRDefault="00F60AE8" w:rsidP="00AE7885">
            <w:pPr>
              <w:pStyle w:val="TAL"/>
            </w:pPr>
            <w:r w:rsidRPr="0095297E">
              <w:rPr>
                <w:rFonts w:cs="Arial"/>
                <w:szCs w:val="18"/>
              </w:rPr>
              <w:t>If this capability is included in an</w:t>
            </w:r>
            <w:r w:rsidRPr="0095297E">
              <w:rPr>
                <w:rFonts w:cs="Arial"/>
                <w:szCs w:val="18"/>
                <w:lang w:eastAsia="zh-CN"/>
              </w:rPr>
              <w:t xml:space="preserve"> "I</w:t>
            </w:r>
            <w:r w:rsidRPr="0095297E">
              <w:rPr>
                <w:rFonts w:cs="Arial"/>
                <w:szCs w:val="18"/>
              </w:rPr>
              <w:t>ntra-band (NG)EN-DC/NE-DC</w:t>
            </w:r>
            <w:r w:rsidRPr="0095297E">
              <w:rPr>
                <w:rFonts w:cs="Arial"/>
                <w:szCs w:val="18"/>
                <w:lang w:eastAsia="zh-CN"/>
              </w:rPr>
              <w:t xml:space="preserve"> combination </w:t>
            </w:r>
            <w:r w:rsidRPr="0095297E">
              <w:rPr>
                <w:rFonts w:cs="Arial"/>
                <w:szCs w:val="18"/>
                <w:lang w:eastAsia="en-GB"/>
              </w:rPr>
              <w:t>supporting both UL and DL intra-band (NG)EN-DC/NE-DC parts</w:t>
            </w:r>
            <w:r w:rsidRPr="0095297E">
              <w:rPr>
                <w:rFonts w:cs="Arial"/>
                <w:szCs w:val="18"/>
              </w:rPr>
              <w:t xml:space="preserve"> with additional inter-band NR/LTE CA component</w:t>
            </w:r>
            <w:r w:rsidRPr="0095297E">
              <w:rPr>
                <w:rFonts w:cs="Arial"/>
                <w:szCs w:val="18"/>
                <w:lang w:eastAsia="zh-CN"/>
              </w:rPr>
              <w:t>"</w:t>
            </w:r>
            <w:r w:rsidRPr="0095297E">
              <w:rPr>
                <w:rFonts w:cs="Arial"/>
                <w:szCs w:val="18"/>
              </w:rPr>
              <w:t>, this capability applies to the intra-band (NG)EN-DC</w:t>
            </w:r>
            <w:r w:rsidRPr="0095297E">
              <w:rPr>
                <w:rFonts w:cs="Arial"/>
                <w:szCs w:val="18"/>
                <w:lang w:eastAsia="zh-CN"/>
              </w:rPr>
              <w:t>/NE-DC</w:t>
            </w:r>
            <w:r w:rsidRPr="0095297E">
              <w:rPr>
                <w:rFonts w:cs="Arial"/>
                <w:szCs w:val="18"/>
              </w:rPr>
              <w:t xml:space="preserve"> BC part.</w:t>
            </w:r>
          </w:p>
        </w:tc>
        <w:tc>
          <w:tcPr>
            <w:tcW w:w="709" w:type="dxa"/>
          </w:tcPr>
          <w:p w14:paraId="1F6A5100" w14:textId="77777777" w:rsidR="00F60AE8" w:rsidRPr="0095297E" w:rsidRDefault="00F60AE8" w:rsidP="00AE7885">
            <w:pPr>
              <w:pStyle w:val="TAL"/>
              <w:jc w:val="center"/>
            </w:pPr>
            <w:r w:rsidRPr="0095297E">
              <w:t>FS</w:t>
            </w:r>
          </w:p>
        </w:tc>
        <w:tc>
          <w:tcPr>
            <w:tcW w:w="567" w:type="dxa"/>
          </w:tcPr>
          <w:p w14:paraId="4CB2432B" w14:textId="77777777" w:rsidR="00F60AE8" w:rsidRPr="0095297E" w:rsidRDefault="00F60AE8" w:rsidP="00AE7885">
            <w:pPr>
              <w:pStyle w:val="TAL"/>
              <w:jc w:val="center"/>
            </w:pPr>
            <w:r w:rsidRPr="0095297E">
              <w:t>No</w:t>
            </w:r>
          </w:p>
        </w:tc>
        <w:tc>
          <w:tcPr>
            <w:tcW w:w="709" w:type="dxa"/>
          </w:tcPr>
          <w:p w14:paraId="6DC79E1D" w14:textId="77777777" w:rsidR="00F60AE8" w:rsidRPr="0095297E" w:rsidRDefault="00F60AE8" w:rsidP="00AE7885">
            <w:pPr>
              <w:pStyle w:val="TAL"/>
              <w:jc w:val="center"/>
            </w:pPr>
            <w:r w:rsidRPr="0095297E">
              <w:rPr>
                <w:bCs/>
                <w:iCs/>
              </w:rPr>
              <w:t>N/A</w:t>
            </w:r>
          </w:p>
        </w:tc>
        <w:tc>
          <w:tcPr>
            <w:tcW w:w="728" w:type="dxa"/>
          </w:tcPr>
          <w:p w14:paraId="1E09A20B" w14:textId="77777777" w:rsidR="00F60AE8" w:rsidRPr="0095297E" w:rsidRDefault="00F60AE8" w:rsidP="00AE7885">
            <w:pPr>
              <w:pStyle w:val="TAL"/>
              <w:jc w:val="center"/>
            </w:pPr>
            <w:r w:rsidRPr="0095297E">
              <w:rPr>
                <w:bCs/>
                <w:iCs/>
              </w:rPr>
              <w:t>N/A</w:t>
            </w:r>
          </w:p>
        </w:tc>
      </w:tr>
      <w:tr w:rsidR="00F60AE8" w:rsidRPr="0095297E" w14:paraId="25E5E0EE" w14:textId="77777777" w:rsidTr="00AE7885">
        <w:trPr>
          <w:cantSplit/>
          <w:tblHeader/>
        </w:trPr>
        <w:tc>
          <w:tcPr>
            <w:tcW w:w="6917" w:type="dxa"/>
          </w:tcPr>
          <w:p w14:paraId="21F76C26" w14:textId="77777777" w:rsidR="00F60AE8" w:rsidRPr="0095297E" w:rsidRDefault="00F60AE8" w:rsidP="00AE7885">
            <w:pPr>
              <w:pStyle w:val="TAL"/>
              <w:rPr>
                <w:b/>
                <w:i/>
              </w:rPr>
            </w:pPr>
            <w:r w:rsidRPr="0095297E">
              <w:rPr>
                <w:b/>
                <w:i/>
              </w:rPr>
              <w:lastRenderedPageBreak/>
              <w:t>partialCancellationPUCCH-PUSCH-PRACH-TX-r16</w:t>
            </w:r>
          </w:p>
          <w:p w14:paraId="2BFC9FC9" w14:textId="77777777" w:rsidR="00F60AE8" w:rsidRPr="0095297E" w:rsidRDefault="00F60AE8" w:rsidP="00AE7885">
            <w:pPr>
              <w:pStyle w:val="TAL"/>
              <w:rPr>
                <w:bCs/>
                <w:iCs/>
              </w:rPr>
            </w:pPr>
            <w:r w:rsidRPr="0095297E">
              <w:rPr>
                <w:bCs/>
                <w:iCs/>
              </w:rPr>
              <w:t>Indicates whether UE supports the partial cancellation of the configured PUCCH or PUSCH or PRACH transmission in set of symbols of a slot due to:</w:t>
            </w:r>
          </w:p>
          <w:p w14:paraId="158A9B6B"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95297E">
              <w:rPr>
                <w:rFonts w:ascii="Arial" w:hAnsi="Arial" w:cs="Arial"/>
                <w:sz w:val="18"/>
                <w:szCs w:val="18"/>
              </w:rPr>
              <w:t>flexible;</w:t>
            </w:r>
            <w:proofErr w:type="gramEnd"/>
          </w:p>
          <w:p w14:paraId="01791099"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DCI format 2_0 being configured but not detected, when either a subset of symbols from the set of symbols are indicated as flexible by</w:t>
            </w:r>
            <w:r w:rsidRPr="0095297E">
              <w:rPr>
                <w:rFonts w:ascii="Arial" w:hAnsi="Arial" w:cs="Arial"/>
                <w:i/>
                <w:iCs/>
                <w:sz w:val="18"/>
                <w:szCs w:val="18"/>
              </w:rPr>
              <w:t xml:space="preserve"> </w:t>
            </w:r>
            <w:proofErr w:type="spellStart"/>
            <w:r w:rsidRPr="0095297E">
              <w:rPr>
                <w:rFonts w:ascii="Arial" w:hAnsi="Arial" w:cs="Arial"/>
                <w:i/>
                <w:iCs/>
                <w:sz w:val="18"/>
                <w:szCs w:val="18"/>
              </w:rPr>
              <w:t>tdd</w:t>
            </w:r>
            <w:proofErr w:type="spellEnd"/>
            <w:r w:rsidRPr="0095297E">
              <w:rPr>
                <w:rFonts w:ascii="Arial" w:hAnsi="Arial" w:cs="Arial"/>
                <w:i/>
                <w:iCs/>
                <w:sz w:val="18"/>
                <w:szCs w:val="18"/>
              </w:rPr>
              <w:t>-UL-DL-</w:t>
            </w:r>
            <w:proofErr w:type="spellStart"/>
            <w:r w:rsidRPr="0095297E">
              <w:rPr>
                <w:rFonts w:ascii="Arial" w:hAnsi="Arial" w:cs="Arial"/>
                <w:i/>
                <w:iCs/>
                <w:sz w:val="18"/>
                <w:szCs w:val="18"/>
              </w:rPr>
              <w:t>ConfigurationCommon</w:t>
            </w:r>
            <w:proofErr w:type="spellEnd"/>
            <w:r w:rsidRPr="0095297E">
              <w:rPr>
                <w:rFonts w:ascii="Arial" w:hAnsi="Arial" w:cs="Arial"/>
                <w:sz w:val="18"/>
                <w:szCs w:val="18"/>
              </w:rPr>
              <w:t xml:space="preserve">, and </w:t>
            </w:r>
            <w:proofErr w:type="spellStart"/>
            <w:r w:rsidRPr="0095297E">
              <w:rPr>
                <w:rFonts w:ascii="Arial" w:hAnsi="Arial" w:cs="Arial"/>
                <w:i/>
                <w:iCs/>
                <w:sz w:val="18"/>
                <w:szCs w:val="18"/>
              </w:rPr>
              <w:t>tdd</w:t>
            </w:r>
            <w:proofErr w:type="spellEnd"/>
            <w:r w:rsidRPr="0095297E">
              <w:rPr>
                <w:rFonts w:ascii="Arial" w:hAnsi="Arial" w:cs="Arial"/>
                <w:i/>
                <w:iCs/>
                <w:sz w:val="18"/>
                <w:szCs w:val="18"/>
              </w:rPr>
              <w:t>-UL-DL-</w:t>
            </w:r>
            <w:proofErr w:type="spellStart"/>
            <w:r w:rsidRPr="0095297E">
              <w:rPr>
                <w:rFonts w:ascii="Arial" w:hAnsi="Arial" w:cs="Arial"/>
                <w:i/>
                <w:iCs/>
                <w:sz w:val="18"/>
                <w:szCs w:val="18"/>
              </w:rPr>
              <w:t>ConfigurationDedicated</w:t>
            </w:r>
            <w:proofErr w:type="spellEnd"/>
            <w:r w:rsidRPr="0095297E">
              <w:rPr>
                <w:rFonts w:ascii="Arial" w:hAnsi="Arial" w:cs="Arial"/>
                <w:sz w:val="18"/>
                <w:szCs w:val="18"/>
              </w:rPr>
              <w:t xml:space="preserve"> if provided, or </w:t>
            </w:r>
            <w:proofErr w:type="spellStart"/>
            <w:r w:rsidRPr="0095297E">
              <w:rPr>
                <w:rFonts w:ascii="Arial" w:hAnsi="Arial" w:cs="Arial"/>
                <w:i/>
                <w:iCs/>
                <w:sz w:val="18"/>
                <w:szCs w:val="18"/>
              </w:rPr>
              <w:t>tdd</w:t>
            </w:r>
            <w:proofErr w:type="spellEnd"/>
            <w:r w:rsidRPr="0095297E">
              <w:rPr>
                <w:rFonts w:ascii="Arial" w:hAnsi="Arial" w:cs="Arial"/>
                <w:i/>
                <w:iCs/>
                <w:sz w:val="18"/>
                <w:szCs w:val="18"/>
              </w:rPr>
              <w:t>-UL-DL-</w:t>
            </w:r>
            <w:proofErr w:type="spellStart"/>
            <w:r w:rsidRPr="0095297E">
              <w:rPr>
                <w:rFonts w:ascii="Arial" w:hAnsi="Arial" w:cs="Arial"/>
                <w:i/>
                <w:iCs/>
                <w:sz w:val="18"/>
                <w:szCs w:val="18"/>
              </w:rPr>
              <w:t>ConfigurationCommon</w:t>
            </w:r>
            <w:proofErr w:type="spellEnd"/>
            <w:r w:rsidRPr="0095297E">
              <w:rPr>
                <w:rFonts w:ascii="Arial" w:hAnsi="Arial" w:cs="Arial"/>
                <w:sz w:val="18"/>
                <w:szCs w:val="18"/>
              </w:rPr>
              <w:t xml:space="preserve"> and </w:t>
            </w:r>
            <w:proofErr w:type="spellStart"/>
            <w:r w:rsidRPr="0095297E">
              <w:rPr>
                <w:rFonts w:ascii="Arial" w:hAnsi="Arial" w:cs="Arial"/>
                <w:i/>
                <w:iCs/>
                <w:sz w:val="18"/>
                <w:szCs w:val="18"/>
              </w:rPr>
              <w:t>tdd</w:t>
            </w:r>
            <w:proofErr w:type="spellEnd"/>
            <w:r w:rsidRPr="0095297E">
              <w:rPr>
                <w:rFonts w:ascii="Arial" w:hAnsi="Arial" w:cs="Arial"/>
                <w:i/>
                <w:iCs/>
                <w:sz w:val="18"/>
                <w:szCs w:val="18"/>
              </w:rPr>
              <w:t>-UL-DL-</w:t>
            </w:r>
            <w:proofErr w:type="spellStart"/>
            <w:r w:rsidRPr="0095297E">
              <w:rPr>
                <w:rFonts w:ascii="Arial" w:hAnsi="Arial" w:cs="Arial"/>
                <w:i/>
                <w:iCs/>
                <w:sz w:val="18"/>
                <w:szCs w:val="18"/>
              </w:rPr>
              <w:t>ConfigurationDedicated</w:t>
            </w:r>
            <w:proofErr w:type="spellEnd"/>
            <w:r w:rsidRPr="0095297E">
              <w:rPr>
                <w:rFonts w:ascii="Arial" w:hAnsi="Arial" w:cs="Arial"/>
                <w:sz w:val="18"/>
                <w:szCs w:val="18"/>
              </w:rPr>
              <w:t xml:space="preserve"> are not provided to the </w:t>
            </w:r>
            <w:proofErr w:type="gramStart"/>
            <w:r w:rsidRPr="0095297E">
              <w:rPr>
                <w:rFonts w:ascii="Arial" w:hAnsi="Arial" w:cs="Arial"/>
                <w:sz w:val="18"/>
                <w:szCs w:val="18"/>
              </w:rPr>
              <w:t>UE;</w:t>
            </w:r>
            <w:proofErr w:type="gramEnd"/>
          </w:p>
          <w:p w14:paraId="1C7E5DF4" w14:textId="77777777" w:rsidR="00F60AE8" w:rsidRPr="0095297E" w:rsidRDefault="00F60AE8" w:rsidP="00AE7885">
            <w:pPr>
              <w:pStyle w:val="B1"/>
              <w:spacing w:after="0"/>
            </w:pPr>
            <w:r w:rsidRPr="0095297E">
              <w:rPr>
                <w:rFonts w:ascii="Arial" w:hAnsi="Arial" w:cs="Arial"/>
                <w:sz w:val="18"/>
                <w:szCs w:val="18"/>
              </w:rPr>
              <w:t>-</w:t>
            </w:r>
            <w:r w:rsidRPr="0095297E">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36E71F1A" w14:textId="77777777" w:rsidR="00F60AE8" w:rsidRPr="0095297E" w:rsidRDefault="00F60AE8" w:rsidP="00AE7885">
            <w:pPr>
              <w:pStyle w:val="TAL"/>
              <w:jc w:val="center"/>
            </w:pPr>
            <w:r w:rsidRPr="0095297E">
              <w:t>FS</w:t>
            </w:r>
          </w:p>
        </w:tc>
        <w:tc>
          <w:tcPr>
            <w:tcW w:w="567" w:type="dxa"/>
          </w:tcPr>
          <w:p w14:paraId="5BA0F608" w14:textId="77777777" w:rsidR="00F60AE8" w:rsidRPr="0095297E" w:rsidRDefault="00F60AE8" w:rsidP="00AE7885">
            <w:pPr>
              <w:pStyle w:val="TAL"/>
              <w:jc w:val="center"/>
            </w:pPr>
            <w:r w:rsidRPr="0095297E">
              <w:t>No</w:t>
            </w:r>
          </w:p>
        </w:tc>
        <w:tc>
          <w:tcPr>
            <w:tcW w:w="709" w:type="dxa"/>
          </w:tcPr>
          <w:p w14:paraId="490B814C" w14:textId="77777777" w:rsidR="00F60AE8" w:rsidRPr="0095297E" w:rsidRDefault="00F60AE8" w:rsidP="00AE7885">
            <w:pPr>
              <w:pStyle w:val="TAL"/>
              <w:jc w:val="center"/>
              <w:rPr>
                <w:bCs/>
                <w:iCs/>
              </w:rPr>
            </w:pPr>
            <w:r w:rsidRPr="0095297E">
              <w:rPr>
                <w:bCs/>
                <w:iCs/>
              </w:rPr>
              <w:t>N/A</w:t>
            </w:r>
          </w:p>
        </w:tc>
        <w:tc>
          <w:tcPr>
            <w:tcW w:w="728" w:type="dxa"/>
          </w:tcPr>
          <w:p w14:paraId="596C2C21" w14:textId="77777777" w:rsidR="00F60AE8" w:rsidRPr="0095297E" w:rsidRDefault="00F60AE8" w:rsidP="00AE7885">
            <w:pPr>
              <w:pStyle w:val="TAL"/>
              <w:jc w:val="center"/>
              <w:rPr>
                <w:bCs/>
                <w:iCs/>
              </w:rPr>
            </w:pPr>
            <w:r w:rsidRPr="0095297E">
              <w:rPr>
                <w:bCs/>
                <w:iCs/>
              </w:rPr>
              <w:t>N/A</w:t>
            </w:r>
          </w:p>
        </w:tc>
      </w:tr>
      <w:tr w:rsidR="00F60AE8" w:rsidRPr="0095297E" w14:paraId="1431CBA6" w14:textId="77777777" w:rsidTr="00AE7885">
        <w:trPr>
          <w:cantSplit/>
          <w:tblHeader/>
        </w:trPr>
        <w:tc>
          <w:tcPr>
            <w:tcW w:w="6917" w:type="dxa"/>
          </w:tcPr>
          <w:p w14:paraId="7EF2D65C" w14:textId="77777777" w:rsidR="00F60AE8" w:rsidRPr="0095297E" w:rsidRDefault="00F60AE8" w:rsidP="00AE7885">
            <w:pPr>
              <w:pStyle w:val="TAL"/>
              <w:rPr>
                <w:b/>
                <w:i/>
              </w:rPr>
            </w:pPr>
            <w:r w:rsidRPr="0095297E">
              <w:rPr>
                <w:b/>
                <w:i/>
              </w:rPr>
              <w:t>phy-PrioritizationHighPriorityDG-LowPriorityCG-r17</w:t>
            </w:r>
          </w:p>
          <w:p w14:paraId="451687B3" w14:textId="77777777" w:rsidR="00F60AE8" w:rsidRPr="0095297E" w:rsidRDefault="00F60AE8" w:rsidP="00AE7885">
            <w:pPr>
              <w:pStyle w:val="TAL"/>
              <w:rPr>
                <w:rFonts w:cs="Arial"/>
                <w:bCs/>
                <w:iCs/>
                <w:szCs w:val="18"/>
              </w:rPr>
            </w:pPr>
            <w:r w:rsidRPr="0095297E">
              <w:t xml:space="preserve">Indicates whether the UE supports PHY prioritization of overlapping high-priority DG-PUSCH and low-priority CG-PUSCH </w:t>
            </w:r>
            <w:r w:rsidRPr="0095297E">
              <w:rPr>
                <w:rFonts w:cs="Arial"/>
                <w:bCs/>
                <w:iCs/>
                <w:szCs w:val="18"/>
              </w:rPr>
              <w:t>comprised of the following functional components:</w:t>
            </w:r>
          </w:p>
          <w:p w14:paraId="0C60B6AC"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PHY prioritization of overlapping high-priority dynamic grant PUSCH and low-priority configured grant PUSCH on a BWP of a serving </w:t>
            </w:r>
            <w:proofErr w:type="gramStart"/>
            <w:r w:rsidRPr="0095297E">
              <w:rPr>
                <w:rFonts w:ascii="Arial" w:hAnsi="Arial" w:cs="Arial"/>
                <w:sz w:val="18"/>
                <w:szCs w:val="18"/>
              </w:rPr>
              <w:t>cell;</w:t>
            </w:r>
            <w:proofErr w:type="gramEnd"/>
          </w:p>
          <w:p w14:paraId="754C9363"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PHY priority level for CG PUSCH, and dynamic indication of priority level for dynamic PUSCH with a single DCI format.</w:t>
            </w:r>
          </w:p>
          <w:p w14:paraId="15BF31EE" w14:textId="77777777" w:rsidR="00F60AE8" w:rsidRPr="0095297E" w:rsidRDefault="00F60AE8" w:rsidP="00AE7885">
            <w:pPr>
              <w:pStyle w:val="TAL"/>
              <w:rPr>
                <w:rFonts w:eastAsia="SimSun"/>
                <w:bCs/>
                <w:iCs/>
                <w:lang w:eastAsia="zh-CN"/>
              </w:rPr>
            </w:pPr>
          </w:p>
          <w:p w14:paraId="62EB3FC4" w14:textId="77777777" w:rsidR="00F60AE8" w:rsidRPr="0095297E" w:rsidRDefault="00F60AE8" w:rsidP="00AE7885">
            <w:pPr>
              <w:pStyle w:val="TAL"/>
              <w:rPr>
                <w:rFonts w:eastAsia="SimSun"/>
                <w:bCs/>
                <w:iCs/>
                <w:lang w:eastAsia="zh-CN"/>
              </w:rPr>
            </w:pPr>
            <w:r w:rsidRPr="0095297E">
              <w:rPr>
                <w:rFonts w:eastAsia="SimSun"/>
                <w:bCs/>
                <w:iCs/>
                <w:lang w:eastAsia="zh-CN"/>
              </w:rPr>
              <w:t>The capability signalling comprises the following parameters:</w:t>
            </w:r>
          </w:p>
          <w:p w14:paraId="75FA26E7"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pusch-PreparationLowPriority-r17</w:t>
            </w:r>
            <w:r w:rsidRPr="0095297E">
              <w:rPr>
                <w:rFonts w:ascii="Arial" w:hAnsi="Arial" w:cs="Arial"/>
                <w:sz w:val="18"/>
                <w:szCs w:val="18"/>
              </w:rPr>
              <w:t xml:space="preserve"> indicates additional number of symbols (d1) needed beyond the PUSCH preparation time for cancelling a low priority UL </w:t>
            </w:r>
            <w:proofErr w:type="gramStart"/>
            <w:r w:rsidRPr="0095297E">
              <w:rPr>
                <w:rFonts w:ascii="Arial" w:hAnsi="Arial" w:cs="Arial"/>
                <w:sz w:val="18"/>
                <w:szCs w:val="18"/>
              </w:rPr>
              <w:t>transmission;</w:t>
            </w:r>
            <w:proofErr w:type="gramEnd"/>
          </w:p>
          <w:p w14:paraId="18B370EB"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additionalCancellationTime-r17</w:t>
            </w:r>
            <w:r w:rsidRPr="0095297E">
              <w:rPr>
                <w:rFonts w:ascii="Arial" w:hAnsi="Arial" w:cs="Arial"/>
                <w:sz w:val="18"/>
                <w:szCs w:val="18"/>
              </w:rPr>
              <w:t xml:space="preserve"> indicates additional number of symbols (d3) needed on top of Rel-16 cancellation time (which results N2+d1+d3 in total cancellation time</w:t>
            </w:r>
            <w:proofErr w:type="gramStart"/>
            <w:r w:rsidRPr="0095297E">
              <w:rPr>
                <w:rFonts w:ascii="Arial" w:hAnsi="Arial" w:cs="Arial"/>
                <w:sz w:val="18"/>
                <w:szCs w:val="18"/>
              </w:rPr>
              <w:t>);</w:t>
            </w:r>
            <w:proofErr w:type="gramEnd"/>
          </w:p>
          <w:p w14:paraId="36FFAABC"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maxNumberCarriers-r17</w:t>
            </w:r>
            <w:r w:rsidRPr="0095297E">
              <w:rPr>
                <w:rFonts w:ascii="Arial" w:hAnsi="Arial" w:cs="Arial"/>
                <w:sz w:val="18"/>
                <w:szCs w:val="18"/>
              </w:rPr>
              <w:t xml:space="preserve"> indicates maximum number of supported carriers on the band across a set of contiguous carriers for the reported FS of that band.</w:t>
            </w:r>
          </w:p>
          <w:p w14:paraId="0945AD17" w14:textId="77777777" w:rsidR="00F60AE8" w:rsidRPr="0095297E" w:rsidRDefault="00F60AE8" w:rsidP="00AE7885">
            <w:pPr>
              <w:pStyle w:val="B1"/>
              <w:spacing w:after="0"/>
              <w:rPr>
                <w:rFonts w:ascii="Arial" w:hAnsi="Arial" w:cs="Arial"/>
                <w:sz w:val="18"/>
                <w:szCs w:val="18"/>
              </w:rPr>
            </w:pPr>
          </w:p>
          <w:p w14:paraId="510E0713" w14:textId="77777777" w:rsidR="00F60AE8" w:rsidRPr="0095297E" w:rsidRDefault="00F60AE8" w:rsidP="00AE7885">
            <w:pPr>
              <w:pStyle w:val="TAL"/>
              <w:rPr>
                <w:rFonts w:cs="Arial"/>
                <w:szCs w:val="18"/>
              </w:rPr>
            </w:pPr>
            <w:r w:rsidRPr="0095297E">
              <w:rPr>
                <w:rFonts w:eastAsia="SimSun"/>
                <w:bCs/>
                <w:iCs/>
                <w:lang w:eastAsia="zh-CN"/>
              </w:rPr>
              <w:t>The value sym0 denotes 0 symbol, sym1 denotes one symbol, and so on.</w:t>
            </w:r>
          </w:p>
        </w:tc>
        <w:tc>
          <w:tcPr>
            <w:tcW w:w="709" w:type="dxa"/>
          </w:tcPr>
          <w:p w14:paraId="223234D4" w14:textId="77777777" w:rsidR="00F60AE8" w:rsidRPr="0095297E" w:rsidRDefault="00F60AE8" w:rsidP="00AE7885">
            <w:pPr>
              <w:pStyle w:val="TAL"/>
              <w:jc w:val="center"/>
            </w:pPr>
            <w:r w:rsidRPr="0095297E">
              <w:t>FS</w:t>
            </w:r>
          </w:p>
        </w:tc>
        <w:tc>
          <w:tcPr>
            <w:tcW w:w="567" w:type="dxa"/>
          </w:tcPr>
          <w:p w14:paraId="7B216315" w14:textId="77777777" w:rsidR="00F60AE8" w:rsidRPr="0095297E" w:rsidRDefault="00F60AE8" w:rsidP="00AE7885">
            <w:pPr>
              <w:pStyle w:val="TAL"/>
              <w:jc w:val="center"/>
            </w:pPr>
            <w:r w:rsidRPr="0095297E">
              <w:t>No</w:t>
            </w:r>
          </w:p>
        </w:tc>
        <w:tc>
          <w:tcPr>
            <w:tcW w:w="709" w:type="dxa"/>
          </w:tcPr>
          <w:p w14:paraId="4AE31410" w14:textId="77777777" w:rsidR="00F60AE8" w:rsidRPr="0095297E" w:rsidRDefault="00F60AE8" w:rsidP="00AE7885">
            <w:pPr>
              <w:pStyle w:val="TAL"/>
              <w:jc w:val="center"/>
              <w:rPr>
                <w:bCs/>
                <w:iCs/>
              </w:rPr>
            </w:pPr>
            <w:r w:rsidRPr="0095297E">
              <w:rPr>
                <w:bCs/>
                <w:iCs/>
              </w:rPr>
              <w:t>N/A</w:t>
            </w:r>
          </w:p>
        </w:tc>
        <w:tc>
          <w:tcPr>
            <w:tcW w:w="728" w:type="dxa"/>
          </w:tcPr>
          <w:p w14:paraId="04859856" w14:textId="77777777" w:rsidR="00F60AE8" w:rsidRPr="0095297E" w:rsidRDefault="00F60AE8" w:rsidP="00AE7885">
            <w:pPr>
              <w:pStyle w:val="TAL"/>
              <w:jc w:val="center"/>
              <w:rPr>
                <w:bCs/>
                <w:iCs/>
              </w:rPr>
            </w:pPr>
            <w:r w:rsidRPr="0095297E">
              <w:rPr>
                <w:bCs/>
                <w:iCs/>
              </w:rPr>
              <w:t>N/A</w:t>
            </w:r>
          </w:p>
        </w:tc>
      </w:tr>
      <w:tr w:rsidR="00F60AE8" w:rsidRPr="0095297E" w14:paraId="2FD9E624" w14:textId="77777777" w:rsidTr="00AE7885">
        <w:trPr>
          <w:cantSplit/>
          <w:tblHeader/>
        </w:trPr>
        <w:tc>
          <w:tcPr>
            <w:tcW w:w="6917" w:type="dxa"/>
          </w:tcPr>
          <w:p w14:paraId="555E5FD1" w14:textId="77777777" w:rsidR="00F60AE8" w:rsidRPr="0095297E" w:rsidRDefault="00F60AE8" w:rsidP="00AE7885">
            <w:pPr>
              <w:pStyle w:val="TAL"/>
              <w:rPr>
                <w:b/>
                <w:i/>
              </w:rPr>
            </w:pPr>
            <w:r w:rsidRPr="0095297E">
              <w:rPr>
                <w:b/>
                <w:i/>
              </w:rPr>
              <w:t>phy-PrioritizationLowPriorityDG-HighPriorityCG-r17</w:t>
            </w:r>
          </w:p>
          <w:p w14:paraId="208EBDD4" w14:textId="77777777" w:rsidR="00F60AE8" w:rsidRPr="0095297E" w:rsidRDefault="00F60AE8" w:rsidP="00AE7885">
            <w:pPr>
              <w:pStyle w:val="TAL"/>
              <w:rPr>
                <w:rFonts w:cs="Arial"/>
                <w:bCs/>
                <w:iCs/>
                <w:szCs w:val="18"/>
              </w:rPr>
            </w:pPr>
            <w:r w:rsidRPr="0095297E">
              <w:t xml:space="preserve">Indicates whether the UE supports PHY prioritization of overlapping low-priority DG-PUSCH and high-priority CG-PUSCH </w:t>
            </w:r>
            <w:r w:rsidRPr="0095297E">
              <w:rPr>
                <w:rFonts w:cs="Arial"/>
                <w:bCs/>
                <w:iCs/>
                <w:szCs w:val="18"/>
              </w:rPr>
              <w:t>comprised of the following functional components:</w:t>
            </w:r>
          </w:p>
          <w:p w14:paraId="1F152CE2"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PHY prioritization for the case where low-priority DG-PUSCH collides with high-priority CG-</w:t>
            </w:r>
            <w:proofErr w:type="gramStart"/>
            <w:r w:rsidRPr="0095297E">
              <w:rPr>
                <w:rFonts w:ascii="Arial" w:hAnsi="Arial" w:cs="Arial"/>
                <w:sz w:val="18"/>
                <w:szCs w:val="18"/>
              </w:rPr>
              <w:t>PUSCH;</w:t>
            </w:r>
            <w:proofErr w:type="gramEnd"/>
          </w:p>
          <w:p w14:paraId="0A679CCB"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Configuration of PHY priority level for CG PUSCH, and dynamic indication of priority level for dynamic PUSCH with a single DCI format.</w:t>
            </w:r>
          </w:p>
          <w:p w14:paraId="43F6BE2F" w14:textId="77777777" w:rsidR="00F60AE8" w:rsidRPr="0095297E" w:rsidRDefault="00F60AE8" w:rsidP="00AE7885">
            <w:pPr>
              <w:pStyle w:val="TAL"/>
              <w:rPr>
                <w:rFonts w:eastAsia="SimSun"/>
                <w:bCs/>
                <w:iCs/>
                <w:lang w:eastAsia="zh-CN"/>
              </w:rPr>
            </w:pPr>
          </w:p>
          <w:p w14:paraId="6BEAF1E1" w14:textId="77777777" w:rsidR="00F60AE8" w:rsidRPr="0095297E" w:rsidRDefault="00F60AE8" w:rsidP="00AE7885">
            <w:pPr>
              <w:pStyle w:val="TAL"/>
              <w:rPr>
                <w:rFonts w:cs="Arial"/>
                <w:szCs w:val="18"/>
              </w:rPr>
            </w:pPr>
            <w:r w:rsidRPr="0095297E">
              <w:rPr>
                <w:rFonts w:eastAsia="SimSun"/>
                <w:bCs/>
                <w:iCs/>
                <w:lang w:eastAsia="zh-CN"/>
              </w:rPr>
              <w:t>The value</w:t>
            </w:r>
            <w:r w:rsidRPr="0095297E">
              <w:rPr>
                <w:rFonts w:cs="Arial"/>
                <w:szCs w:val="18"/>
              </w:rPr>
              <w:t xml:space="preserve"> indicates maximum number of supported carriers on the band across a set of contiguous carriers for the reported FS of that band.</w:t>
            </w:r>
          </w:p>
        </w:tc>
        <w:tc>
          <w:tcPr>
            <w:tcW w:w="709" w:type="dxa"/>
          </w:tcPr>
          <w:p w14:paraId="2F4E38A7" w14:textId="77777777" w:rsidR="00F60AE8" w:rsidRPr="0095297E" w:rsidRDefault="00F60AE8" w:rsidP="00AE7885">
            <w:pPr>
              <w:pStyle w:val="TAL"/>
              <w:jc w:val="center"/>
            </w:pPr>
            <w:r w:rsidRPr="0095297E">
              <w:t>FS</w:t>
            </w:r>
          </w:p>
        </w:tc>
        <w:tc>
          <w:tcPr>
            <w:tcW w:w="567" w:type="dxa"/>
          </w:tcPr>
          <w:p w14:paraId="66E03881" w14:textId="77777777" w:rsidR="00F60AE8" w:rsidRPr="0095297E" w:rsidRDefault="00F60AE8" w:rsidP="00AE7885">
            <w:pPr>
              <w:pStyle w:val="TAL"/>
              <w:jc w:val="center"/>
            </w:pPr>
            <w:r w:rsidRPr="0095297E">
              <w:t>No</w:t>
            </w:r>
          </w:p>
        </w:tc>
        <w:tc>
          <w:tcPr>
            <w:tcW w:w="709" w:type="dxa"/>
          </w:tcPr>
          <w:p w14:paraId="42E4A4E6" w14:textId="77777777" w:rsidR="00F60AE8" w:rsidRPr="0095297E" w:rsidRDefault="00F60AE8" w:rsidP="00AE7885">
            <w:pPr>
              <w:pStyle w:val="TAL"/>
              <w:jc w:val="center"/>
              <w:rPr>
                <w:bCs/>
                <w:iCs/>
              </w:rPr>
            </w:pPr>
            <w:r w:rsidRPr="0095297E">
              <w:rPr>
                <w:bCs/>
                <w:iCs/>
              </w:rPr>
              <w:t>N/A</w:t>
            </w:r>
          </w:p>
        </w:tc>
        <w:tc>
          <w:tcPr>
            <w:tcW w:w="728" w:type="dxa"/>
          </w:tcPr>
          <w:p w14:paraId="5896E4F1" w14:textId="77777777" w:rsidR="00F60AE8" w:rsidRPr="0095297E" w:rsidRDefault="00F60AE8" w:rsidP="00AE7885">
            <w:pPr>
              <w:pStyle w:val="TAL"/>
              <w:jc w:val="center"/>
              <w:rPr>
                <w:bCs/>
                <w:iCs/>
              </w:rPr>
            </w:pPr>
            <w:r w:rsidRPr="0095297E">
              <w:rPr>
                <w:bCs/>
                <w:iCs/>
              </w:rPr>
              <w:t>N/A</w:t>
            </w:r>
          </w:p>
        </w:tc>
      </w:tr>
      <w:tr w:rsidR="00F60AE8" w:rsidRPr="0095297E" w14:paraId="3BDB0B12" w14:textId="77777777" w:rsidTr="00AE7885">
        <w:trPr>
          <w:cantSplit/>
          <w:tblHeader/>
        </w:trPr>
        <w:tc>
          <w:tcPr>
            <w:tcW w:w="6917" w:type="dxa"/>
          </w:tcPr>
          <w:p w14:paraId="555EBED4" w14:textId="77777777" w:rsidR="00F60AE8" w:rsidRPr="0095297E" w:rsidRDefault="00F60AE8" w:rsidP="00AE7885">
            <w:pPr>
              <w:pStyle w:val="TAL"/>
              <w:rPr>
                <w:b/>
                <w:i/>
              </w:rPr>
            </w:pPr>
            <w:r w:rsidRPr="0095297E">
              <w:rPr>
                <w:b/>
                <w:i/>
              </w:rPr>
              <w:t>pucch-Repetition-F0-1-2-3-4-DynamicIndication-r17</w:t>
            </w:r>
          </w:p>
          <w:p w14:paraId="2ECBBD5C" w14:textId="77777777" w:rsidR="00F60AE8" w:rsidRPr="0095297E" w:rsidRDefault="00F60AE8" w:rsidP="00AE7885">
            <w:pPr>
              <w:pStyle w:val="TAL"/>
              <w:rPr>
                <w:i/>
              </w:rPr>
            </w:pPr>
            <w:r w:rsidRPr="0095297E">
              <w:t xml:space="preserve">Indicates whether the UE supports repetitions for PUCCH format 0, 1, 2, 3 and 4 over multiple PUCCH </w:t>
            </w:r>
            <w:proofErr w:type="spellStart"/>
            <w:r w:rsidRPr="0095297E">
              <w:t>subslots</w:t>
            </w:r>
            <w:proofErr w:type="spellEnd"/>
            <w:r w:rsidRPr="0095297E">
              <w:t xml:space="preserve"> based on dynamic repetition indication</w:t>
            </w:r>
            <w:r w:rsidRPr="0095297E">
              <w:rPr>
                <w:i/>
              </w:rPr>
              <w:t>.</w:t>
            </w:r>
          </w:p>
          <w:p w14:paraId="592C2CF1" w14:textId="77777777" w:rsidR="00F60AE8" w:rsidRPr="0095297E" w:rsidRDefault="00F60AE8" w:rsidP="00AE7885">
            <w:pPr>
              <w:pStyle w:val="TAL"/>
              <w:rPr>
                <w:iCs/>
              </w:rPr>
            </w:pPr>
          </w:p>
          <w:p w14:paraId="0EC4EE13" w14:textId="77777777" w:rsidR="00F60AE8" w:rsidRPr="0095297E" w:rsidRDefault="00F60AE8" w:rsidP="00AE7885">
            <w:pPr>
              <w:pStyle w:val="TAL"/>
              <w:rPr>
                <w:i/>
              </w:rPr>
            </w:pPr>
            <w:r w:rsidRPr="0095297E">
              <w:rPr>
                <w:iCs/>
              </w:rPr>
              <w:t xml:space="preserve">The UE indicating support of this feature shall also indicate the support of </w:t>
            </w:r>
            <w:r w:rsidRPr="0095297E">
              <w:rPr>
                <w:i/>
              </w:rPr>
              <w:t>pucch-Repetition-F0-1-2-3-4-RRC-Config-r17.</w:t>
            </w:r>
          </w:p>
          <w:p w14:paraId="33EDFE2F" w14:textId="77777777" w:rsidR="00F60AE8" w:rsidRPr="0095297E" w:rsidRDefault="00F60AE8" w:rsidP="00AE7885">
            <w:pPr>
              <w:pStyle w:val="TAL"/>
              <w:rPr>
                <w:i/>
              </w:rPr>
            </w:pPr>
          </w:p>
          <w:p w14:paraId="4C3D1C27" w14:textId="77777777" w:rsidR="00F60AE8" w:rsidRPr="0095297E" w:rsidRDefault="00F60AE8" w:rsidP="00AE7885">
            <w:pPr>
              <w:pStyle w:val="TAN"/>
              <w:rPr>
                <w:b/>
                <w:i/>
              </w:rPr>
            </w:pPr>
            <w:r w:rsidRPr="0095297E">
              <w:t>NOTE:</w:t>
            </w:r>
            <w:r w:rsidRPr="0095297E">
              <w:rPr>
                <w:rFonts w:cs="Arial"/>
                <w:szCs w:val="18"/>
              </w:rPr>
              <w:tab/>
            </w:r>
            <w:r w:rsidRPr="0095297E">
              <w:t>Dynamic PUCCH repetition factor indication is only supported for HARQ-ACK.</w:t>
            </w:r>
          </w:p>
        </w:tc>
        <w:tc>
          <w:tcPr>
            <w:tcW w:w="709" w:type="dxa"/>
          </w:tcPr>
          <w:p w14:paraId="5F6DDE28" w14:textId="77777777" w:rsidR="00F60AE8" w:rsidRPr="0095297E" w:rsidRDefault="00F60AE8" w:rsidP="00AE7885">
            <w:pPr>
              <w:pStyle w:val="TAL"/>
              <w:jc w:val="center"/>
            </w:pPr>
            <w:r w:rsidRPr="0095297E">
              <w:t>FS</w:t>
            </w:r>
          </w:p>
        </w:tc>
        <w:tc>
          <w:tcPr>
            <w:tcW w:w="567" w:type="dxa"/>
          </w:tcPr>
          <w:p w14:paraId="14F08425" w14:textId="77777777" w:rsidR="00F60AE8" w:rsidRPr="0095297E" w:rsidRDefault="00F60AE8" w:rsidP="00AE7885">
            <w:pPr>
              <w:pStyle w:val="TAL"/>
              <w:jc w:val="center"/>
            </w:pPr>
            <w:r w:rsidRPr="0095297E">
              <w:t>No</w:t>
            </w:r>
          </w:p>
        </w:tc>
        <w:tc>
          <w:tcPr>
            <w:tcW w:w="709" w:type="dxa"/>
          </w:tcPr>
          <w:p w14:paraId="6A0A2A39" w14:textId="77777777" w:rsidR="00F60AE8" w:rsidRPr="0095297E" w:rsidRDefault="00F60AE8" w:rsidP="00AE7885">
            <w:pPr>
              <w:pStyle w:val="TAL"/>
              <w:jc w:val="center"/>
              <w:rPr>
                <w:bCs/>
                <w:iCs/>
              </w:rPr>
            </w:pPr>
            <w:r w:rsidRPr="0095297E">
              <w:rPr>
                <w:bCs/>
                <w:iCs/>
              </w:rPr>
              <w:t>N/A</w:t>
            </w:r>
          </w:p>
        </w:tc>
        <w:tc>
          <w:tcPr>
            <w:tcW w:w="728" w:type="dxa"/>
          </w:tcPr>
          <w:p w14:paraId="2302C20C" w14:textId="77777777" w:rsidR="00F60AE8" w:rsidRPr="0095297E" w:rsidRDefault="00F60AE8" w:rsidP="00AE7885">
            <w:pPr>
              <w:pStyle w:val="TAL"/>
              <w:jc w:val="center"/>
              <w:rPr>
                <w:bCs/>
                <w:iCs/>
              </w:rPr>
            </w:pPr>
            <w:r w:rsidRPr="0095297E">
              <w:rPr>
                <w:bCs/>
                <w:iCs/>
              </w:rPr>
              <w:t>N/A</w:t>
            </w:r>
          </w:p>
        </w:tc>
      </w:tr>
      <w:tr w:rsidR="00F60AE8" w:rsidRPr="0095297E" w14:paraId="16321FEF" w14:textId="77777777" w:rsidTr="00AE7885">
        <w:trPr>
          <w:cantSplit/>
          <w:tblHeader/>
        </w:trPr>
        <w:tc>
          <w:tcPr>
            <w:tcW w:w="6917" w:type="dxa"/>
          </w:tcPr>
          <w:p w14:paraId="5D447AAB" w14:textId="77777777" w:rsidR="00F60AE8" w:rsidRPr="0095297E" w:rsidRDefault="00F60AE8" w:rsidP="00AE7885">
            <w:pPr>
              <w:pStyle w:val="TAL"/>
              <w:rPr>
                <w:b/>
                <w:i/>
              </w:rPr>
            </w:pPr>
            <w:r w:rsidRPr="0095297E">
              <w:rPr>
                <w:b/>
                <w:i/>
              </w:rPr>
              <w:t>pucch-Repetition-F0-1-2-3-4-RRC-Config-r17</w:t>
            </w:r>
          </w:p>
          <w:p w14:paraId="2722D6C0" w14:textId="77777777" w:rsidR="00F60AE8" w:rsidRPr="0095297E" w:rsidRDefault="00F60AE8" w:rsidP="00AE7885">
            <w:pPr>
              <w:pStyle w:val="TAL"/>
            </w:pPr>
            <w:r w:rsidRPr="0095297E">
              <w:t xml:space="preserve">Indicates whether the UE supports repetitions for PUCCH format 0, 1, 2, 3 and 4 over multiple PUCCH </w:t>
            </w:r>
            <w:proofErr w:type="spellStart"/>
            <w:r w:rsidRPr="0095297E">
              <w:t>subslots</w:t>
            </w:r>
            <w:proofErr w:type="spellEnd"/>
            <w:r w:rsidRPr="0095297E">
              <w:t xml:space="preserve"> with RRC configured repetition factor K = 2, 4, 8.</w:t>
            </w:r>
          </w:p>
          <w:p w14:paraId="7E955B6A" w14:textId="77777777" w:rsidR="00F60AE8" w:rsidRPr="0095297E" w:rsidRDefault="00F60AE8" w:rsidP="00AE7885">
            <w:pPr>
              <w:pStyle w:val="TAL"/>
              <w:rPr>
                <w:i/>
              </w:rPr>
            </w:pPr>
            <w:r w:rsidRPr="0095297E">
              <w:t xml:space="preserve">A UE supporting this feature shall also indicate support of </w:t>
            </w:r>
            <w:r w:rsidRPr="0095297E">
              <w:rPr>
                <w:i/>
              </w:rPr>
              <w:t>pucch-Repetition-F1-3-4</w:t>
            </w:r>
            <w:r w:rsidRPr="0095297E">
              <w:rPr>
                <w:iCs/>
              </w:rPr>
              <w:t xml:space="preserve"> and </w:t>
            </w:r>
            <w:r w:rsidRPr="0095297E">
              <w:rPr>
                <w:i/>
              </w:rPr>
              <w:t>multiPUCCH-r16.</w:t>
            </w:r>
          </w:p>
          <w:p w14:paraId="42E0DF47" w14:textId="77777777" w:rsidR="00F60AE8" w:rsidRPr="0095297E" w:rsidRDefault="00F60AE8" w:rsidP="00AE7885">
            <w:pPr>
              <w:pStyle w:val="TAL"/>
              <w:rPr>
                <w:i/>
              </w:rPr>
            </w:pPr>
          </w:p>
          <w:p w14:paraId="47E284AE" w14:textId="77777777" w:rsidR="00F60AE8" w:rsidRPr="0095297E" w:rsidRDefault="00F60AE8" w:rsidP="00AE7885">
            <w:pPr>
              <w:pStyle w:val="TAN"/>
              <w:rPr>
                <w:b/>
                <w:i/>
              </w:rPr>
            </w:pPr>
            <w:r w:rsidRPr="0095297E">
              <w:t>NOTE:</w:t>
            </w:r>
            <w:r w:rsidRPr="0095297E">
              <w:rPr>
                <w:rFonts w:cs="Arial"/>
                <w:szCs w:val="18"/>
              </w:rPr>
              <w:tab/>
            </w:r>
            <w:r w:rsidRPr="0095297E">
              <w:t>The support of this feature doesn't imply an increase of the maximum number of PUCCHs per slot that supported by the UE.</w:t>
            </w:r>
          </w:p>
        </w:tc>
        <w:tc>
          <w:tcPr>
            <w:tcW w:w="709" w:type="dxa"/>
          </w:tcPr>
          <w:p w14:paraId="5808D18A" w14:textId="77777777" w:rsidR="00F60AE8" w:rsidRPr="0095297E" w:rsidRDefault="00F60AE8" w:rsidP="00AE7885">
            <w:pPr>
              <w:pStyle w:val="TAL"/>
              <w:jc w:val="center"/>
            </w:pPr>
            <w:r w:rsidRPr="0095297E">
              <w:t>FS</w:t>
            </w:r>
          </w:p>
        </w:tc>
        <w:tc>
          <w:tcPr>
            <w:tcW w:w="567" w:type="dxa"/>
          </w:tcPr>
          <w:p w14:paraId="655B7C2A" w14:textId="77777777" w:rsidR="00F60AE8" w:rsidRPr="0095297E" w:rsidRDefault="00F60AE8" w:rsidP="00AE7885">
            <w:pPr>
              <w:pStyle w:val="TAL"/>
              <w:jc w:val="center"/>
            </w:pPr>
            <w:r w:rsidRPr="0095297E">
              <w:t>No</w:t>
            </w:r>
          </w:p>
        </w:tc>
        <w:tc>
          <w:tcPr>
            <w:tcW w:w="709" w:type="dxa"/>
          </w:tcPr>
          <w:p w14:paraId="01B739B8" w14:textId="77777777" w:rsidR="00F60AE8" w:rsidRPr="0095297E" w:rsidRDefault="00F60AE8" w:rsidP="00AE7885">
            <w:pPr>
              <w:pStyle w:val="TAL"/>
              <w:jc w:val="center"/>
              <w:rPr>
                <w:bCs/>
                <w:iCs/>
              </w:rPr>
            </w:pPr>
            <w:r w:rsidRPr="0095297E">
              <w:rPr>
                <w:bCs/>
                <w:iCs/>
              </w:rPr>
              <w:t>N/A</w:t>
            </w:r>
          </w:p>
        </w:tc>
        <w:tc>
          <w:tcPr>
            <w:tcW w:w="728" w:type="dxa"/>
          </w:tcPr>
          <w:p w14:paraId="6D2DEEE1" w14:textId="77777777" w:rsidR="00F60AE8" w:rsidRPr="0095297E" w:rsidRDefault="00F60AE8" w:rsidP="00AE7885">
            <w:pPr>
              <w:pStyle w:val="TAL"/>
              <w:jc w:val="center"/>
              <w:rPr>
                <w:bCs/>
                <w:iCs/>
              </w:rPr>
            </w:pPr>
            <w:r w:rsidRPr="0095297E">
              <w:rPr>
                <w:bCs/>
                <w:iCs/>
              </w:rPr>
              <w:t>N/A</w:t>
            </w:r>
          </w:p>
        </w:tc>
      </w:tr>
      <w:tr w:rsidR="00F60AE8" w:rsidRPr="0095297E" w14:paraId="7A3F3020" w14:textId="77777777" w:rsidTr="00AE7885">
        <w:trPr>
          <w:cantSplit/>
          <w:tblHeader/>
        </w:trPr>
        <w:tc>
          <w:tcPr>
            <w:tcW w:w="6917" w:type="dxa"/>
          </w:tcPr>
          <w:p w14:paraId="1BFFD77D" w14:textId="77777777" w:rsidR="00F60AE8" w:rsidRPr="0095297E" w:rsidRDefault="00F60AE8" w:rsidP="00AE7885">
            <w:pPr>
              <w:pStyle w:val="TAL"/>
              <w:rPr>
                <w:b/>
                <w:i/>
              </w:rPr>
            </w:pPr>
            <w:r w:rsidRPr="0095297E">
              <w:rPr>
                <w:b/>
                <w:i/>
              </w:rPr>
              <w:t>pusch-ProcessingType1-DifferentTB-PerSlot</w:t>
            </w:r>
          </w:p>
          <w:p w14:paraId="40FA8AB6" w14:textId="77777777" w:rsidR="00F60AE8" w:rsidRPr="0095297E" w:rsidRDefault="00F60AE8" w:rsidP="00AE7885">
            <w:pPr>
              <w:pStyle w:val="TAL"/>
            </w:pPr>
            <w:r w:rsidRPr="0095297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6A839B6" w14:textId="77777777" w:rsidR="00F60AE8" w:rsidRPr="0095297E" w:rsidRDefault="00F60AE8" w:rsidP="00AE7885">
            <w:pPr>
              <w:pStyle w:val="TAL"/>
              <w:jc w:val="center"/>
            </w:pPr>
            <w:r w:rsidRPr="0095297E">
              <w:rPr>
                <w:lang w:eastAsia="ko-KR"/>
              </w:rPr>
              <w:t>FS</w:t>
            </w:r>
          </w:p>
        </w:tc>
        <w:tc>
          <w:tcPr>
            <w:tcW w:w="567" w:type="dxa"/>
          </w:tcPr>
          <w:p w14:paraId="5EBAF3E6" w14:textId="77777777" w:rsidR="00F60AE8" w:rsidRPr="0095297E" w:rsidRDefault="00F60AE8" w:rsidP="00AE7885">
            <w:pPr>
              <w:pStyle w:val="TAL"/>
              <w:jc w:val="center"/>
            </w:pPr>
            <w:r w:rsidRPr="0095297E">
              <w:t>No</w:t>
            </w:r>
          </w:p>
        </w:tc>
        <w:tc>
          <w:tcPr>
            <w:tcW w:w="709" w:type="dxa"/>
          </w:tcPr>
          <w:p w14:paraId="452BB744" w14:textId="77777777" w:rsidR="00F60AE8" w:rsidRPr="0095297E" w:rsidRDefault="00F60AE8" w:rsidP="00AE7885">
            <w:pPr>
              <w:pStyle w:val="TAL"/>
              <w:jc w:val="center"/>
            </w:pPr>
            <w:r w:rsidRPr="0095297E">
              <w:rPr>
                <w:bCs/>
                <w:iCs/>
              </w:rPr>
              <w:t>N/A</w:t>
            </w:r>
          </w:p>
        </w:tc>
        <w:tc>
          <w:tcPr>
            <w:tcW w:w="728" w:type="dxa"/>
          </w:tcPr>
          <w:p w14:paraId="39227715" w14:textId="77777777" w:rsidR="00F60AE8" w:rsidRPr="0095297E" w:rsidRDefault="00F60AE8" w:rsidP="00AE7885">
            <w:pPr>
              <w:pStyle w:val="TAL"/>
              <w:jc w:val="center"/>
            </w:pPr>
            <w:r w:rsidRPr="0095297E">
              <w:rPr>
                <w:bCs/>
                <w:iCs/>
              </w:rPr>
              <w:t>N/A</w:t>
            </w:r>
          </w:p>
        </w:tc>
      </w:tr>
      <w:tr w:rsidR="00F60AE8" w:rsidRPr="0095297E" w14:paraId="2A60E7AA" w14:textId="77777777" w:rsidTr="00AE7885">
        <w:trPr>
          <w:cantSplit/>
          <w:tblHeader/>
        </w:trPr>
        <w:tc>
          <w:tcPr>
            <w:tcW w:w="6917" w:type="dxa"/>
          </w:tcPr>
          <w:p w14:paraId="6526311C" w14:textId="77777777" w:rsidR="00F60AE8" w:rsidRPr="0095297E" w:rsidRDefault="00F60AE8" w:rsidP="00AE7885">
            <w:pPr>
              <w:pStyle w:val="TAL"/>
              <w:rPr>
                <w:rFonts w:cs="Arial"/>
                <w:b/>
                <w:i/>
                <w:szCs w:val="18"/>
              </w:rPr>
            </w:pPr>
            <w:r w:rsidRPr="0095297E">
              <w:rPr>
                <w:rFonts w:cs="Arial"/>
                <w:b/>
                <w:i/>
                <w:szCs w:val="18"/>
              </w:rPr>
              <w:lastRenderedPageBreak/>
              <w:t>pusch-ProcessingType2</w:t>
            </w:r>
          </w:p>
          <w:p w14:paraId="0536F82F" w14:textId="77777777" w:rsidR="00F60AE8" w:rsidRPr="0095297E" w:rsidRDefault="00F60AE8" w:rsidP="00AE7885">
            <w:pPr>
              <w:pStyle w:val="TAL"/>
              <w:rPr>
                <w:rFonts w:cs="Arial"/>
                <w:szCs w:val="18"/>
              </w:rPr>
            </w:pPr>
            <w:r w:rsidRPr="0095297E">
              <w:rPr>
                <w:rFonts w:cs="Arial"/>
                <w:szCs w:val="18"/>
              </w:rPr>
              <w:t xml:space="preserve">Indicates whether the UE supports PUSCH processing capability 2. </w:t>
            </w:r>
            <w:r w:rsidRPr="0095297E">
              <w:t xml:space="preserve">The UE supports it only if all serving cells are self-scheduled and if all serving cells in one band on which the network configured processingType2 use the same subcarrier spacing. </w:t>
            </w:r>
            <w:r w:rsidRPr="0095297E">
              <w:rPr>
                <w:rFonts w:cs="Arial"/>
                <w:szCs w:val="18"/>
              </w:rPr>
              <w:t>This capability signalling comprises the following parameters for each sub-carrier spacing supported by the UE.</w:t>
            </w:r>
          </w:p>
          <w:p w14:paraId="28DBE3F7"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fallback</w:t>
            </w:r>
            <w:r w:rsidRPr="0095297E">
              <w:rPr>
                <w:rFonts w:ascii="Arial" w:hAnsi="Arial" w:cs="Arial"/>
                <w:sz w:val="18"/>
                <w:szCs w:val="18"/>
              </w:rPr>
              <w:t xml:space="preserve"> indicates whether the UE supports PUSCH processing capability 2 when the number of configured carriers is larger than </w:t>
            </w:r>
            <w:proofErr w:type="spellStart"/>
            <w:r w:rsidRPr="0095297E">
              <w:rPr>
                <w:rFonts w:ascii="Arial" w:hAnsi="Arial" w:cs="Arial"/>
                <w:i/>
                <w:sz w:val="18"/>
                <w:szCs w:val="18"/>
              </w:rPr>
              <w:t>numberOfCarriers</w:t>
            </w:r>
            <w:proofErr w:type="spellEnd"/>
            <w:r w:rsidRPr="0095297E">
              <w:rPr>
                <w:rFonts w:ascii="Arial" w:hAnsi="Arial" w:cs="Arial"/>
                <w:sz w:val="18"/>
                <w:szCs w:val="18"/>
              </w:rPr>
              <w:t xml:space="preserve"> for a reported value of </w:t>
            </w:r>
            <w:proofErr w:type="spellStart"/>
            <w:r w:rsidRPr="0095297E">
              <w:rPr>
                <w:rFonts w:ascii="Arial" w:hAnsi="Arial" w:cs="Arial"/>
                <w:i/>
                <w:sz w:val="18"/>
                <w:szCs w:val="18"/>
              </w:rPr>
              <w:t>differentTB-PerSlot</w:t>
            </w:r>
            <w:proofErr w:type="spellEnd"/>
            <w:r w:rsidRPr="0095297E">
              <w:rPr>
                <w:rFonts w:ascii="Arial" w:hAnsi="Arial" w:cs="Arial"/>
                <w:sz w:val="18"/>
                <w:szCs w:val="18"/>
              </w:rPr>
              <w:t xml:space="preserve">. If </w:t>
            </w:r>
            <w:r w:rsidRPr="0095297E">
              <w:rPr>
                <w:rFonts w:ascii="Arial" w:hAnsi="Arial" w:cs="Arial"/>
                <w:i/>
                <w:iCs/>
                <w:sz w:val="18"/>
                <w:szCs w:val="18"/>
              </w:rPr>
              <w:t>fallback</w:t>
            </w:r>
            <w:r w:rsidRPr="0095297E">
              <w:rPr>
                <w:rFonts w:ascii="Arial" w:hAnsi="Arial" w:cs="Arial"/>
                <w:sz w:val="18"/>
                <w:szCs w:val="18"/>
              </w:rPr>
              <w:t xml:space="preserve"> = '</w:t>
            </w:r>
            <w:proofErr w:type="spellStart"/>
            <w:r w:rsidRPr="0095297E">
              <w:rPr>
                <w:rFonts w:ascii="Arial" w:hAnsi="Arial" w:cs="Arial"/>
                <w:sz w:val="18"/>
                <w:szCs w:val="18"/>
              </w:rPr>
              <w:t>sc</w:t>
            </w:r>
            <w:proofErr w:type="spellEnd"/>
            <w:r w:rsidRPr="0095297E">
              <w:rPr>
                <w:rFonts w:ascii="Arial" w:hAnsi="Arial" w:cs="Arial"/>
                <w:sz w:val="18"/>
                <w:szCs w:val="18"/>
              </w:rPr>
              <w:t xml:space="preserve">', UE supports capability 2 processing time on lowest cell index among the configured carriers in the band where the value is reported, if </w:t>
            </w:r>
            <w:r w:rsidRPr="0095297E">
              <w:rPr>
                <w:rFonts w:ascii="Arial" w:hAnsi="Arial" w:cs="Arial"/>
                <w:i/>
                <w:iCs/>
                <w:sz w:val="18"/>
                <w:szCs w:val="18"/>
              </w:rPr>
              <w:t>fallback</w:t>
            </w:r>
            <w:r w:rsidRPr="0095297E">
              <w:rPr>
                <w:rFonts w:ascii="Arial" w:hAnsi="Arial" w:cs="Arial"/>
                <w:sz w:val="18"/>
                <w:szCs w:val="18"/>
              </w:rPr>
              <w:t xml:space="preserve"> = 'cap1-only', UE supports only capability 1, in the band where the value is </w:t>
            </w:r>
            <w:proofErr w:type="gramStart"/>
            <w:r w:rsidRPr="0095297E">
              <w:rPr>
                <w:rFonts w:ascii="Arial" w:hAnsi="Arial" w:cs="Arial"/>
                <w:sz w:val="18"/>
                <w:szCs w:val="18"/>
              </w:rPr>
              <w:t>reported;</w:t>
            </w:r>
            <w:proofErr w:type="gramEnd"/>
          </w:p>
          <w:p w14:paraId="16C539BF" w14:textId="77777777" w:rsidR="00F60AE8" w:rsidRPr="0095297E" w:rsidRDefault="00F60AE8" w:rsidP="00AE7885">
            <w:pPr>
              <w:pStyle w:val="B1"/>
              <w:spacing w:after="0"/>
              <w:rPr>
                <w:rFonts w:ascii="Arial" w:hAnsi="Arial"/>
                <w:b/>
                <w:i/>
                <w:sz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differentTB-PerSlot</w:t>
            </w:r>
            <w:proofErr w:type="spellEnd"/>
            <w:r w:rsidRPr="0095297E">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95297E">
              <w:rPr>
                <w:rFonts w:ascii="Arial" w:hAnsi="Arial" w:cs="Arial"/>
                <w:sz w:val="18"/>
                <w:szCs w:val="18"/>
              </w:rPr>
              <w:t>TBs.</w:t>
            </w:r>
            <w:proofErr w:type="spellEnd"/>
            <w:r w:rsidRPr="0095297E">
              <w:rPr>
                <w:rFonts w:ascii="Arial" w:hAnsi="Arial" w:cs="Arial"/>
                <w:sz w:val="18"/>
                <w:szCs w:val="18"/>
              </w:rPr>
              <w:t xml:space="preserve"> The UE shall include at least one of </w:t>
            </w:r>
            <w:proofErr w:type="spellStart"/>
            <w:r w:rsidRPr="0095297E">
              <w:rPr>
                <w:rFonts w:ascii="Arial" w:hAnsi="Arial" w:cs="Arial"/>
                <w:i/>
                <w:sz w:val="18"/>
                <w:szCs w:val="18"/>
              </w:rPr>
              <w:t>numberOfCarriers</w:t>
            </w:r>
            <w:proofErr w:type="spellEnd"/>
            <w:r w:rsidRPr="0095297E">
              <w:rPr>
                <w:rFonts w:ascii="Arial" w:hAnsi="Arial" w:cs="Arial"/>
                <w:sz w:val="18"/>
                <w:szCs w:val="18"/>
              </w:rPr>
              <w:t xml:space="preserve"> for 1, 2, 4 or 7 transport blocks per slot in this field if </w:t>
            </w:r>
            <w:r w:rsidRPr="0095297E">
              <w:rPr>
                <w:rFonts w:ascii="Arial" w:hAnsi="Arial" w:cs="Arial"/>
                <w:i/>
                <w:sz w:val="18"/>
                <w:szCs w:val="18"/>
              </w:rPr>
              <w:t>pusch-ProcessingType2</w:t>
            </w:r>
            <w:r w:rsidRPr="0095297E">
              <w:rPr>
                <w:rFonts w:ascii="Arial" w:hAnsi="Arial" w:cs="Arial"/>
                <w:sz w:val="18"/>
                <w:szCs w:val="18"/>
              </w:rPr>
              <w:t xml:space="preserve"> is indicated.</w:t>
            </w:r>
          </w:p>
        </w:tc>
        <w:tc>
          <w:tcPr>
            <w:tcW w:w="709" w:type="dxa"/>
          </w:tcPr>
          <w:p w14:paraId="27452503" w14:textId="77777777" w:rsidR="00F60AE8" w:rsidRPr="0095297E" w:rsidRDefault="00F60AE8" w:rsidP="00AE7885">
            <w:pPr>
              <w:pStyle w:val="TAL"/>
              <w:jc w:val="center"/>
              <w:rPr>
                <w:lang w:eastAsia="ko-KR"/>
              </w:rPr>
            </w:pPr>
            <w:r w:rsidRPr="0095297E">
              <w:rPr>
                <w:lang w:eastAsia="ko-KR"/>
              </w:rPr>
              <w:t>FS</w:t>
            </w:r>
          </w:p>
        </w:tc>
        <w:tc>
          <w:tcPr>
            <w:tcW w:w="567" w:type="dxa"/>
          </w:tcPr>
          <w:p w14:paraId="22A9A8A7" w14:textId="77777777" w:rsidR="00F60AE8" w:rsidRPr="0095297E" w:rsidRDefault="00F60AE8" w:rsidP="00AE7885">
            <w:pPr>
              <w:pStyle w:val="TAL"/>
              <w:jc w:val="center"/>
            </w:pPr>
            <w:r w:rsidRPr="0095297E">
              <w:t>No</w:t>
            </w:r>
          </w:p>
        </w:tc>
        <w:tc>
          <w:tcPr>
            <w:tcW w:w="709" w:type="dxa"/>
          </w:tcPr>
          <w:p w14:paraId="61B7C9DC" w14:textId="77777777" w:rsidR="00F60AE8" w:rsidRPr="0095297E" w:rsidRDefault="00F60AE8" w:rsidP="00AE7885">
            <w:pPr>
              <w:pStyle w:val="TAL"/>
              <w:jc w:val="center"/>
            </w:pPr>
            <w:r w:rsidRPr="0095297E">
              <w:rPr>
                <w:bCs/>
                <w:iCs/>
              </w:rPr>
              <w:t>N/A</w:t>
            </w:r>
          </w:p>
        </w:tc>
        <w:tc>
          <w:tcPr>
            <w:tcW w:w="728" w:type="dxa"/>
          </w:tcPr>
          <w:p w14:paraId="62C7E9CA" w14:textId="77777777" w:rsidR="00F60AE8" w:rsidRPr="0095297E" w:rsidRDefault="00F60AE8" w:rsidP="00AE7885">
            <w:pPr>
              <w:pStyle w:val="TAL"/>
              <w:jc w:val="center"/>
            </w:pPr>
            <w:r w:rsidRPr="0095297E">
              <w:t>FR1 only</w:t>
            </w:r>
          </w:p>
        </w:tc>
      </w:tr>
      <w:tr w:rsidR="00F60AE8" w:rsidRPr="0095297E" w14:paraId="5CEBDAA5" w14:textId="77777777" w:rsidTr="00AE7885">
        <w:trPr>
          <w:cantSplit/>
          <w:tblHeader/>
        </w:trPr>
        <w:tc>
          <w:tcPr>
            <w:tcW w:w="6917" w:type="dxa"/>
          </w:tcPr>
          <w:p w14:paraId="62A43335" w14:textId="77777777" w:rsidR="00F60AE8" w:rsidRPr="0095297E" w:rsidRDefault="00F60AE8" w:rsidP="00AE7885">
            <w:pPr>
              <w:pStyle w:val="TAL"/>
              <w:rPr>
                <w:b/>
                <w:bCs/>
                <w:i/>
                <w:iCs/>
              </w:rPr>
            </w:pPr>
            <w:r w:rsidRPr="0095297E">
              <w:rPr>
                <w:b/>
                <w:bCs/>
                <w:i/>
                <w:iCs/>
              </w:rPr>
              <w:t>pusch-RepetitionTypeB-r16, pusch-RepetitionTypeB-v16d0</w:t>
            </w:r>
          </w:p>
          <w:p w14:paraId="504D58E9" w14:textId="77777777" w:rsidR="00F60AE8" w:rsidRPr="0095297E" w:rsidRDefault="00F60AE8" w:rsidP="00AE7885">
            <w:pPr>
              <w:pStyle w:val="TAL"/>
            </w:pPr>
            <w:r w:rsidRPr="0095297E">
              <w:t>Indicates whether the UE supports PUSCH repetition type B, as specified in 6.1.2 of TS 38.214 [12].</w:t>
            </w:r>
          </w:p>
          <w:p w14:paraId="4258C89F" w14:textId="77777777" w:rsidR="00F60AE8" w:rsidRPr="0095297E" w:rsidRDefault="00F60AE8" w:rsidP="00AE7885">
            <w:pPr>
              <w:pStyle w:val="TAL"/>
            </w:pPr>
            <w:r w:rsidRPr="0095297E">
              <w:t>The</w:t>
            </w:r>
            <w:r w:rsidRPr="0095297E">
              <w:rPr>
                <w:i/>
              </w:rPr>
              <w:t xml:space="preserve"> maxNumberPUSCH-Tx-r16</w:t>
            </w:r>
            <w:r w:rsidRPr="0095297E">
              <w:t xml:space="preserve"> in </w:t>
            </w:r>
            <w:r w:rsidRPr="0095297E">
              <w:rPr>
                <w:i/>
              </w:rPr>
              <w:t>pusch-RepetitionTypeB-r16</w:t>
            </w:r>
            <w:r w:rsidRPr="0095297E">
              <w:t xml:space="preserve"> indicates the supported maximum number of PUSCH transmissions within a slot for all TB(s) for processing capability 1 if </w:t>
            </w:r>
            <w:r w:rsidRPr="0095297E">
              <w:rPr>
                <w:i/>
              </w:rPr>
              <w:t>pusch-ProcessingType2</w:t>
            </w:r>
            <w:r w:rsidRPr="0095297E">
              <w:t xml:space="preserve"> is not included, or for both processing capability 1 and processing capability 2 if </w:t>
            </w:r>
            <w:r w:rsidRPr="0095297E">
              <w:rPr>
                <w:i/>
              </w:rPr>
              <w:t>pusch-ProcessingType2</w:t>
            </w:r>
            <w:r w:rsidRPr="0095297E">
              <w:t xml:space="preserve"> is included. The </w:t>
            </w:r>
            <w:r w:rsidRPr="0095297E">
              <w:rPr>
                <w:i/>
              </w:rPr>
              <w:t>maxNumberPUSCH-Tx-Cap1-r16</w:t>
            </w:r>
            <w:r w:rsidRPr="0095297E">
              <w:t xml:space="preserve"> and </w:t>
            </w:r>
            <w:r w:rsidRPr="0095297E">
              <w:rPr>
                <w:i/>
              </w:rPr>
              <w:t>maxNumberPUSCH-Tx-Cap2-r16</w:t>
            </w:r>
            <w:r w:rsidRPr="0095297E">
              <w:t xml:space="preserve"> in </w:t>
            </w:r>
            <w:r w:rsidRPr="0095297E">
              <w:rPr>
                <w:bCs/>
                <w:i/>
                <w:iCs/>
              </w:rPr>
              <w:t>pusch-RepetitionTypeB-v16d0</w:t>
            </w:r>
            <w:r w:rsidRPr="0095297E">
              <w:t xml:space="preserve"> are for processing capability 1 and processing capability 2 separately, which are only included when different values are supported for the processing capabilities. The </w:t>
            </w:r>
            <w:r w:rsidRPr="0095297E">
              <w:rPr>
                <w:i/>
              </w:rPr>
              <w:t>maxNumberPUSCH-Tx-r16</w:t>
            </w:r>
            <w:r w:rsidRPr="0095297E">
              <w:t xml:space="preserve"> will be ignored by the network if the </w:t>
            </w:r>
            <w:r w:rsidRPr="0095297E">
              <w:rPr>
                <w:i/>
              </w:rPr>
              <w:t>pusch-RepetitionTypeB-v16d0</w:t>
            </w:r>
            <w:r w:rsidRPr="0095297E">
              <w:t xml:space="preserve"> is included.</w:t>
            </w:r>
          </w:p>
        </w:tc>
        <w:tc>
          <w:tcPr>
            <w:tcW w:w="709" w:type="dxa"/>
          </w:tcPr>
          <w:p w14:paraId="63155DC4" w14:textId="77777777" w:rsidR="00F60AE8" w:rsidRPr="0095297E" w:rsidRDefault="00F60AE8" w:rsidP="00AE7885">
            <w:pPr>
              <w:pStyle w:val="TAL"/>
              <w:jc w:val="center"/>
              <w:rPr>
                <w:rFonts w:cs="Arial"/>
                <w:szCs w:val="18"/>
                <w:lang w:eastAsia="ko-KR"/>
              </w:rPr>
            </w:pPr>
            <w:r w:rsidRPr="0095297E">
              <w:t>FS</w:t>
            </w:r>
          </w:p>
        </w:tc>
        <w:tc>
          <w:tcPr>
            <w:tcW w:w="567" w:type="dxa"/>
          </w:tcPr>
          <w:p w14:paraId="45BB1885" w14:textId="77777777" w:rsidR="00F60AE8" w:rsidRPr="0095297E" w:rsidRDefault="00F60AE8" w:rsidP="00AE7885">
            <w:pPr>
              <w:pStyle w:val="TAL"/>
              <w:jc w:val="center"/>
              <w:rPr>
                <w:rFonts w:cs="Arial"/>
                <w:szCs w:val="18"/>
              </w:rPr>
            </w:pPr>
            <w:r w:rsidRPr="0095297E">
              <w:t>No</w:t>
            </w:r>
          </w:p>
        </w:tc>
        <w:tc>
          <w:tcPr>
            <w:tcW w:w="709" w:type="dxa"/>
          </w:tcPr>
          <w:p w14:paraId="35A88ADF" w14:textId="77777777" w:rsidR="00F60AE8" w:rsidRPr="0095297E" w:rsidRDefault="00F60AE8" w:rsidP="00AE7885">
            <w:pPr>
              <w:pStyle w:val="TAL"/>
              <w:jc w:val="center"/>
              <w:rPr>
                <w:rFonts w:cs="Arial"/>
                <w:szCs w:val="18"/>
              </w:rPr>
            </w:pPr>
            <w:r w:rsidRPr="0095297E">
              <w:rPr>
                <w:bCs/>
                <w:iCs/>
              </w:rPr>
              <w:t>N/A</w:t>
            </w:r>
          </w:p>
        </w:tc>
        <w:tc>
          <w:tcPr>
            <w:tcW w:w="728" w:type="dxa"/>
          </w:tcPr>
          <w:p w14:paraId="1DE45DB6" w14:textId="77777777" w:rsidR="00F60AE8" w:rsidRPr="0095297E" w:rsidRDefault="00F60AE8" w:rsidP="00AE7885">
            <w:pPr>
              <w:pStyle w:val="TAL"/>
              <w:jc w:val="center"/>
              <w:rPr>
                <w:rFonts w:cs="Arial"/>
                <w:szCs w:val="18"/>
              </w:rPr>
            </w:pPr>
            <w:r w:rsidRPr="0095297E">
              <w:rPr>
                <w:bCs/>
                <w:iCs/>
              </w:rPr>
              <w:t>N/A</w:t>
            </w:r>
          </w:p>
        </w:tc>
      </w:tr>
      <w:tr w:rsidR="00F60AE8" w:rsidRPr="0095297E" w14:paraId="7CFBE030" w14:textId="77777777" w:rsidTr="00AE7885">
        <w:trPr>
          <w:cantSplit/>
          <w:tblHeader/>
        </w:trPr>
        <w:tc>
          <w:tcPr>
            <w:tcW w:w="6917" w:type="dxa"/>
          </w:tcPr>
          <w:p w14:paraId="5F2FC960" w14:textId="77777777" w:rsidR="00F60AE8" w:rsidRPr="0095297E" w:rsidRDefault="00F60AE8" w:rsidP="00AE7885">
            <w:pPr>
              <w:keepNext/>
              <w:keepLines/>
              <w:spacing w:after="0"/>
              <w:rPr>
                <w:rFonts w:ascii="Arial" w:hAnsi="Arial"/>
                <w:b/>
                <w:i/>
                <w:sz w:val="18"/>
              </w:rPr>
            </w:pPr>
            <w:proofErr w:type="spellStart"/>
            <w:r w:rsidRPr="0095297E">
              <w:rPr>
                <w:rFonts w:ascii="Arial" w:hAnsi="Arial"/>
                <w:b/>
                <w:i/>
                <w:sz w:val="18"/>
              </w:rPr>
              <w:t>pusch-SeparationWithGap</w:t>
            </w:r>
            <w:proofErr w:type="spellEnd"/>
          </w:p>
          <w:p w14:paraId="474D551F" w14:textId="77777777" w:rsidR="00F60AE8" w:rsidRPr="0095297E" w:rsidRDefault="00F60AE8" w:rsidP="00AE7885">
            <w:pPr>
              <w:pStyle w:val="TAL"/>
              <w:rPr>
                <w:rFonts w:cs="Arial"/>
                <w:b/>
                <w:i/>
                <w:szCs w:val="18"/>
              </w:rPr>
            </w:pPr>
            <w:r w:rsidRPr="0095297E">
              <w:t xml:space="preserve">Indicates whether the UE supports separation of two unicast PUSCHs with a gap, applicable to Sub-carrier spacings of 15 kHz, 30 </w:t>
            </w:r>
            <w:proofErr w:type="gramStart"/>
            <w:r w:rsidRPr="0095297E">
              <w:t>kHz</w:t>
            </w:r>
            <w:proofErr w:type="gramEnd"/>
            <w:r w:rsidRPr="0095297E">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CC759A7" w14:textId="77777777" w:rsidR="00F60AE8" w:rsidRPr="0095297E" w:rsidRDefault="00F60AE8" w:rsidP="00AE7885">
            <w:pPr>
              <w:pStyle w:val="TAL"/>
              <w:jc w:val="center"/>
              <w:rPr>
                <w:rFonts w:cs="Arial"/>
                <w:szCs w:val="18"/>
                <w:lang w:eastAsia="ko-KR"/>
              </w:rPr>
            </w:pPr>
            <w:r w:rsidRPr="0095297E">
              <w:t>FS</w:t>
            </w:r>
          </w:p>
        </w:tc>
        <w:tc>
          <w:tcPr>
            <w:tcW w:w="567" w:type="dxa"/>
          </w:tcPr>
          <w:p w14:paraId="06C7623E" w14:textId="77777777" w:rsidR="00F60AE8" w:rsidRPr="0095297E" w:rsidRDefault="00F60AE8" w:rsidP="00AE7885">
            <w:pPr>
              <w:pStyle w:val="TAL"/>
              <w:jc w:val="center"/>
              <w:rPr>
                <w:rFonts w:cs="Arial"/>
                <w:szCs w:val="18"/>
              </w:rPr>
            </w:pPr>
            <w:r w:rsidRPr="0095297E">
              <w:t>No</w:t>
            </w:r>
          </w:p>
        </w:tc>
        <w:tc>
          <w:tcPr>
            <w:tcW w:w="709" w:type="dxa"/>
          </w:tcPr>
          <w:p w14:paraId="2A10A0B1" w14:textId="77777777" w:rsidR="00F60AE8" w:rsidRPr="0095297E" w:rsidRDefault="00F60AE8" w:rsidP="00AE7885">
            <w:pPr>
              <w:pStyle w:val="TAL"/>
              <w:jc w:val="center"/>
              <w:rPr>
                <w:rFonts w:cs="Arial"/>
                <w:szCs w:val="18"/>
              </w:rPr>
            </w:pPr>
            <w:r w:rsidRPr="0095297E">
              <w:rPr>
                <w:bCs/>
                <w:iCs/>
              </w:rPr>
              <w:t>N/A</w:t>
            </w:r>
          </w:p>
        </w:tc>
        <w:tc>
          <w:tcPr>
            <w:tcW w:w="728" w:type="dxa"/>
          </w:tcPr>
          <w:p w14:paraId="5AF17AAB" w14:textId="77777777" w:rsidR="00F60AE8" w:rsidRPr="0095297E" w:rsidRDefault="00F60AE8" w:rsidP="00AE7885">
            <w:pPr>
              <w:pStyle w:val="TAL"/>
              <w:jc w:val="center"/>
              <w:rPr>
                <w:rFonts w:cs="Arial"/>
                <w:szCs w:val="18"/>
              </w:rPr>
            </w:pPr>
            <w:r w:rsidRPr="0095297E">
              <w:rPr>
                <w:bCs/>
                <w:iCs/>
              </w:rPr>
              <w:t>N/A</w:t>
            </w:r>
          </w:p>
        </w:tc>
      </w:tr>
      <w:tr w:rsidR="00F60AE8" w:rsidRPr="0095297E" w14:paraId="5A114249" w14:textId="77777777" w:rsidTr="00AE7885">
        <w:trPr>
          <w:cantSplit/>
          <w:tblHeader/>
        </w:trPr>
        <w:tc>
          <w:tcPr>
            <w:tcW w:w="6917" w:type="dxa"/>
          </w:tcPr>
          <w:p w14:paraId="65D48B1E" w14:textId="77777777" w:rsidR="00F60AE8" w:rsidRPr="0095297E" w:rsidRDefault="00F60AE8" w:rsidP="00AE7885">
            <w:pPr>
              <w:pStyle w:val="TAL"/>
              <w:rPr>
                <w:b/>
                <w:i/>
              </w:rPr>
            </w:pPr>
            <w:proofErr w:type="spellStart"/>
            <w:r w:rsidRPr="0095297E">
              <w:rPr>
                <w:b/>
                <w:i/>
              </w:rPr>
              <w:t>searchSpaceSharingCA</w:t>
            </w:r>
            <w:proofErr w:type="spellEnd"/>
            <w:r w:rsidRPr="0095297E">
              <w:rPr>
                <w:b/>
                <w:i/>
              </w:rPr>
              <w:t>-UL</w:t>
            </w:r>
          </w:p>
          <w:p w14:paraId="25E9FD81" w14:textId="77777777" w:rsidR="00F60AE8" w:rsidRPr="0095297E" w:rsidRDefault="00F60AE8" w:rsidP="00AE7885">
            <w:pPr>
              <w:pStyle w:val="TAL"/>
            </w:pPr>
            <w:r w:rsidRPr="0095297E">
              <w:t>Defines whether the UE supports UL PDCCH search space sharing for carrier aggregation operation.</w:t>
            </w:r>
          </w:p>
        </w:tc>
        <w:tc>
          <w:tcPr>
            <w:tcW w:w="709" w:type="dxa"/>
          </w:tcPr>
          <w:p w14:paraId="1CAEFE27" w14:textId="77777777" w:rsidR="00F60AE8" w:rsidRPr="0095297E" w:rsidRDefault="00F60AE8" w:rsidP="00AE7885">
            <w:pPr>
              <w:pStyle w:val="TAL"/>
              <w:jc w:val="center"/>
            </w:pPr>
            <w:r w:rsidRPr="0095297E">
              <w:t>FS</w:t>
            </w:r>
          </w:p>
        </w:tc>
        <w:tc>
          <w:tcPr>
            <w:tcW w:w="567" w:type="dxa"/>
          </w:tcPr>
          <w:p w14:paraId="0058F22B" w14:textId="77777777" w:rsidR="00F60AE8" w:rsidRPr="0095297E" w:rsidRDefault="00F60AE8" w:rsidP="00AE7885">
            <w:pPr>
              <w:pStyle w:val="TAL"/>
              <w:jc w:val="center"/>
            </w:pPr>
            <w:r w:rsidRPr="0095297E">
              <w:t>No</w:t>
            </w:r>
          </w:p>
        </w:tc>
        <w:tc>
          <w:tcPr>
            <w:tcW w:w="709" w:type="dxa"/>
          </w:tcPr>
          <w:p w14:paraId="6F4F007C" w14:textId="77777777" w:rsidR="00F60AE8" w:rsidRPr="0095297E" w:rsidRDefault="00F60AE8" w:rsidP="00AE7885">
            <w:pPr>
              <w:pStyle w:val="TAL"/>
              <w:jc w:val="center"/>
            </w:pPr>
            <w:r w:rsidRPr="0095297E">
              <w:rPr>
                <w:bCs/>
                <w:iCs/>
              </w:rPr>
              <w:t>N/A</w:t>
            </w:r>
          </w:p>
        </w:tc>
        <w:tc>
          <w:tcPr>
            <w:tcW w:w="728" w:type="dxa"/>
          </w:tcPr>
          <w:p w14:paraId="44D27CF9" w14:textId="77777777" w:rsidR="00F60AE8" w:rsidRPr="0095297E" w:rsidRDefault="00F60AE8" w:rsidP="00AE7885">
            <w:pPr>
              <w:pStyle w:val="TAL"/>
              <w:jc w:val="center"/>
            </w:pPr>
            <w:r w:rsidRPr="0095297E">
              <w:rPr>
                <w:bCs/>
                <w:iCs/>
              </w:rPr>
              <w:t>N/A</w:t>
            </w:r>
          </w:p>
        </w:tc>
      </w:tr>
      <w:tr w:rsidR="00F60AE8" w:rsidRPr="0095297E" w14:paraId="6A75FA13" w14:textId="77777777" w:rsidTr="00AE7885">
        <w:trPr>
          <w:cantSplit/>
          <w:tblHeader/>
        </w:trPr>
        <w:tc>
          <w:tcPr>
            <w:tcW w:w="6917" w:type="dxa"/>
          </w:tcPr>
          <w:p w14:paraId="6328BE96" w14:textId="77777777" w:rsidR="00F60AE8" w:rsidRPr="0095297E" w:rsidRDefault="00F60AE8" w:rsidP="00AE7885">
            <w:pPr>
              <w:pStyle w:val="TAL"/>
              <w:rPr>
                <w:b/>
                <w:i/>
              </w:rPr>
            </w:pPr>
            <w:r w:rsidRPr="0095297E">
              <w:rPr>
                <w:b/>
                <w:i/>
              </w:rPr>
              <w:t>semiStaticHARQ-ACK-CodebookSub-SlotPUCCH-r17</w:t>
            </w:r>
          </w:p>
          <w:p w14:paraId="2D24790E" w14:textId="77777777" w:rsidR="00F60AE8" w:rsidRPr="0095297E" w:rsidRDefault="00F60AE8" w:rsidP="00AE7885">
            <w:pPr>
              <w:pStyle w:val="TAL"/>
              <w:rPr>
                <w:i/>
              </w:rPr>
            </w:pPr>
            <w:r w:rsidRPr="0095297E">
              <w:t>Indicates whether the UE supports Semi-static (Type 1) HARQ-ACK codebook for sub-slot based PUCCH configuration</w:t>
            </w:r>
            <w:r w:rsidRPr="0095297E">
              <w:rPr>
                <w:i/>
              </w:rPr>
              <w:t>.</w:t>
            </w:r>
          </w:p>
          <w:p w14:paraId="6B44CB86" w14:textId="77777777" w:rsidR="00F60AE8" w:rsidRPr="0095297E" w:rsidRDefault="00F60AE8" w:rsidP="00AE7885">
            <w:pPr>
              <w:pStyle w:val="TAL"/>
              <w:rPr>
                <w:b/>
                <w:i/>
              </w:rPr>
            </w:pPr>
            <w:r w:rsidRPr="0095297E">
              <w:t xml:space="preserve">A UE supporting this feature shall also indicate support of </w:t>
            </w:r>
            <w:proofErr w:type="spellStart"/>
            <w:r w:rsidRPr="0095297E">
              <w:rPr>
                <w:i/>
                <w:iCs/>
              </w:rPr>
              <w:t>semiStaticHARQ</w:t>
            </w:r>
            <w:proofErr w:type="spellEnd"/>
            <w:r w:rsidRPr="0095297E">
              <w:rPr>
                <w:i/>
                <w:iCs/>
              </w:rPr>
              <w:t>-ACK-Codebook</w:t>
            </w:r>
            <w:r w:rsidRPr="0095297E">
              <w:t xml:space="preserve"> and </w:t>
            </w:r>
            <w:r w:rsidRPr="0095297E">
              <w:rPr>
                <w:i/>
                <w:iCs/>
              </w:rPr>
              <w:t>multiPUCCH-r16</w:t>
            </w:r>
            <w:r w:rsidRPr="0095297E">
              <w:t>.</w:t>
            </w:r>
          </w:p>
        </w:tc>
        <w:tc>
          <w:tcPr>
            <w:tcW w:w="709" w:type="dxa"/>
          </w:tcPr>
          <w:p w14:paraId="4940D1C9" w14:textId="77777777" w:rsidR="00F60AE8" w:rsidRPr="0095297E" w:rsidRDefault="00F60AE8" w:rsidP="00AE7885">
            <w:pPr>
              <w:pStyle w:val="TAL"/>
              <w:jc w:val="center"/>
            </w:pPr>
            <w:r w:rsidRPr="0095297E">
              <w:t>FS</w:t>
            </w:r>
          </w:p>
        </w:tc>
        <w:tc>
          <w:tcPr>
            <w:tcW w:w="567" w:type="dxa"/>
          </w:tcPr>
          <w:p w14:paraId="56BCDA78" w14:textId="77777777" w:rsidR="00F60AE8" w:rsidRPr="0095297E" w:rsidRDefault="00F60AE8" w:rsidP="00AE7885">
            <w:pPr>
              <w:pStyle w:val="TAL"/>
              <w:jc w:val="center"/>
            </w:pPr>
            <w:r w:rsidRPr="0095297E">
              <w:t>No</w:t>
            </w:r>
          </w:p>
        </w:tc>
        <w:tc>
          <w:tcPr>
            <w:tcW w:w="709" w:type="dxa"/>
          </w:tcPr>
          <w:p w14:paraId="26160E41" w14:textId="77777777" w:rsidR="00F60AE8" w:rsidRPr="0095297E" w:rsidRDefault="00F60AE8" w:rsidP="00AE7885">
            <w:pPr>
              <w:pStyle w:val="TAL"/>
              <w:jc w:val="center"/>
              <w:rPr>
                <w:bCs/>
                <w:iCs/>
              </w:rPr>
            </w:pPr>
            <w:r w:rsidRPr="0095297E">
              <w:rPr>
                <w:bCs/>
                <w:iCs/>
              </w:rPr>
              <w:t>N/A</w:t>
            </w:r>
          </w:p>
        </w:tc>
        <w:tc>
          <w:tcPr>
            <w:tcW w:w="728" w:type="dxa"/>
          </w:tcPr>
          <w:p w14:paraId="372D933A" w14:textId="77777777" w:rsidR="00F60AE8" w:rsidRPr="0095297E" w:rsidRDefault="00F60AE8" w:rsidP="00AE7885">
            <w:pPr>
              <w:pStyle w:val="TAL"/>
              <w:jc w:val="center"/>
              <w:rPr>
                <w:bCs/>
                <w:iCs/>
              </w:rPr>
            </w:pPr>
            <w:r w:rsidRPr="0095297E">
              <w:rPr>
                <w:bCs/>
                <w:iCs/>
              </w:rPr>
              <w:t>N/A</w:t>
            </w:r>
          </w:p>
        </w:tc>
      </w:tr>
      <w:tr w:rsidR="00F60AE8" w:rsidRPr="0095297E" w14:paraId="39BCDD6A" w14:textId="77777777" w:rsidTr="00AE7885">
        <w:trPr>
          <w:cantSplit/>
          <w:tblHeader/>
        </w:trPr>
        <w:tc>
          <w:tcPr>
            <w:tcW w:w="6917" w:type="dxa"/>
          </w:tcPr>
          <w:p w14:paraId="4B079B38" w14:textId="77777777" w:rsidR="00F60AE8" w:rsidRPr="0095297E" w:rsidRDefault="00F60AE8" w:rsidP="00AE7885">
            <w:pPr>
              <w:pStyle w:val="TAL"/>
              <w:rPr>
                <w:b/>
                <w:i/>
              </w:rPr>
            </w:pPr>
            <w:proofErr w:type="spellStart"/>
            <w:r w:rsidRPr="0095297E">
              <w:rPr>
                <w:b/>
                <w:i/>
              </w:rPr>
              <w:t>simultaneousTxSUL-NonSUL</w:t>
            </w:r>
            <w:proofErr w:type="spellEnd"/>
          </w:p>
          <w:p w14:paraId="7DDA97E5" w14:textId="77777777" w:rsidR="00F60AE8" w:rsidRPr="0095297E" w:rsidRDefault="00F60AE8" w:rsidP="00AE7885">
            <w:pPr>
              <w:pStyle w:val="TAL"/>
            </w:pPr>
            <w:r w:rsidRPr="0095297E">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46022341" w14:textId="77777777" w:rsidR="00F60AE8" w:rsidRPr="0095297E" w:rsidRDefault="00F60AE8" w:rsidP="00AE7885">
            <w:pPr>
              <w:pStyle w:val="TAL"/>
              <w:jc w:val="center"/>
            </w:pPr>
            <w:r w:rsidRPr="0095297E">
              <w:t>FS</w:t>
            </w:r>
          </w:p>
        </w:tc>
        <w:tc>
          <w:tcPr>
            <w:tcW w:w="567" w:type="dxa"/>
          </w:tcPr>
          <w:p w14:paraId="5B0F4037" w14:textId="77777777" w:rsidR="00F60AE8" w:rsidRPr="0095297E" w:rsidRDefault="00F60AE8" w:rsidP="00AE7885">
            <w:pPr>
              <w:pStyle w:val="TAL"/>
              <w:jc w:val="center"/>
            </w:pPr>
            <w:r w:rsidRPr="0095297E">
              <w:t>No</w:t>
            </w:r>
          </w:p>
        </w:tc>
        <w:tc>
          <w:tcPr>
            <w:tcW w:w="709" w:type="dxa"/>
          </w:tcPr>
          <w:p w14:paraId="731F6262" w14:textId="77777777" w:rsidR="00F60AE8" w:rsidRPr="0095297E" w:rsidRDefault="00F60AE8" w:rsidP="00AE7885">
            <w:pPr>
              <w:pStyle w:val="TAL"/>
              <w:jc w:val="center"/>
            </w:pPr>
            <w:r w:rsidRPr="0095297E">
              <w:rPr>
                <w:bCs/>
                <w:iCs/>
              </w:rPr>
              <w:t>N/A</w:t>
            </w:r>
          </w:p>
        </w:tc>
        <w:tc>
          <w:tcPr>
            <w:tcW w:w="728" w:type="dxa"/>
          </w:tcPr>
          <w:p w14:paraId="160E32BB" w14:textId="77777777" w:rsidR="00F60AE8" w:rsidRPr="0095297E" w:rsidRDefault="00F60AE8" w:rsidP="00AE7885">
            <w:pPr>
              <w:pStyle w:val="TAL"/>
              <w:jc w:val="center"/>
            </w:pPr>
            <w:r w:rsidRPr="0095297E">
              <w:rPr>
                <w:bCs/>
                <w:iCs/>
              </w:rPr>
              <w:t>N/A</w:t>
            </w:r>
          </w:p>
        </w:tc>
      </w:tr>
      <w:tr w:rsidR="00F60AE8" w:rsidRPr="0095297E" w14:paraId="312EF554" w14:textId="77777777" w:rsidTr="00AE7885">
        <w:trPr>
          <w:cantSplit/>
          <w:tblHeader/>
        </w:trPr>
        <w:tc>
          <w:tcPr>
            <w:tcW w:w="6917" w:type="dxa"/>
          </w:tcPr>
          <w:p w14:paraId="1D870F2A" w14:textId="77777777" w:rsidR="00F60AE8" w:rsidRPr="0095297E" w:rsidRDefault="00F60AE8" w:rsidP="00AE7885">
            <w:pPr>
              <w:pStyle w:val="TAL"/>
              <w:rPr>
                <w:rFonts w:eastAsia="SimSun"/>
                <w:b/>
                <w:bCs/>
                <w:i/>
                <w:iCs/>
                <w:lang w:eastAsia="zh-CN"/>
              </w:rPr>
            </w:pPr>
            <w:r w:rsidRPr="0095297E">
              <w:rPr>
                <w:rFonts w:eastAsia="SimSun"/>
                <w:b/>
                <w:bCs/>
                <w:i/>
                <w:iCs/>
                <w:lang w:eastAsia="zh-CN"/>
              </w:rPr>
              <w:t>srs-AntennaSwitching2SP-1Periodic-r17</w:t>
            </w:r>
          </w:p>
          <w:p w14:paraId="615D880F" w14:textId="77777777" w:rsidR="00F60AE8" w:rsidRPr="0095297E" w:rsidRDefault="00F60AE8" w:rsidP="00AE7885">
            <w:pPr>
              <w:pStyle w:val="TAL"/>
              <w:rPr>
                <w:rFonts w:eastAsia="SimSun"/>
                <w:lang w:eastAsia="zh-CN"/>
              </w:rPr>
            </w:pPr>
            <w:r w:rsidRPr="0095297E">
              <w:t>Indicates whether the UE supports maximum 2 SP SRS resource sets and maximum 1 periodic SRS resource set for antenna switching.</w:t>
            </w:r>
          </w:p>
          <w:p w14:paraId="5C39A46E" w14:textId="77777777" w:rsidR="00F60AE8" w:rsidRPr="0095297E" w:rsidRDefault="00F60AE8" w:rsidP="00AE7885">
            <w:pPr>
              <w:pStyle w:val="TAL"/>
              <w:rPr>
                <w:i/>
              </w:rPr>
            </w:pPr>
            <w:r w:rsidRPr="0095297E">
              <w:t xml:space="preserve">The UE indicating support of this shall indicate support of </w:t>
            </w:r>
            <w:proofErr w:type="spellStart"/>
            <w:r w:rsidRPr="0095297E">
              <w:rPr>
                <w:i/>
              </w:rPr>
              <w:t>supportedSRS</w:t>
            </w:r>
            <w:proofErr w:type="spellEnd"/>
            <w:r w:rsidRPr="0095297E">
              <w:rPr>
                <w:i/>
              </w:rPr>
              <w:t>-Resources.</w:t>
            </w:r>
          </w:p>
          <w:p w14:paraId="2A65E8E7" w14:textId="77777777" w:rsidR="00F60AE8" w:rsidRPr="0095297E" w:rsidRDefault="00F60AE8" w:rsidP="00AE7885">
            <w:pPr>
              <w:pStyle w:val="TAL"/>
              <w:rPr>
                <w:i/>
              </w:rPr>
            </w:pPr>
          </w:p>
          <w:p w14:paraId="22A4B0B3" w14:textId="77777777" w:rsidR="00F60AE8" w:rsidRPr="0095297E" w:rsidRDefault="00F60AE8" w:rsidP="00AE7885">
            <w:pPr>
              <w:pStyle w:val="TAN"/>
              <w:rPr>
                <w:lang w:eastAsia="zh-CN"/>
              </w:rPr>
            </w:pPr>
            <w:r w:rsidRPr="0095297E">
              <w:rPr>
                <w:lang w:eastAsia="zh-CN"/>
              </w:rPr>
              <w:t>NOTE:</w:t>
            </w:r>
          </w:p>
          <w:p w14:paraId="231B8125" w14:textId="77777777" w:rsidR="00F60AE8" w:rsidRPr="0095297E" w:rsidRDefault="00F60AE8" w:rsidP="00AE7885">
            <w:pPr>
              <w:pStyle w:val="TAN"/>
              <w:ind w:left="743" w:hanging="391"/>
              <w:rPr>
                <w:lang w:eastAsia="zh-CN"/>
              </w:rPr>
            </w:pPr>
            <w:r w:rsidRPr="0095297E">
              <w:rPr>
                <w:lang w:eastAsia="zh-CN"/>
              </w:rPr>
              <w:t>-</w:t>
            </w:r>
            <w:r w:rsidRPr="0095297E">
              <w:rPr>
                <w:lang w:eastAsia="zh-CN"/>
              </w:rPr>
              <w:tab/>
              <w:t xml:space="preserve">Applies for all supported </w:t>
            </w:r>
            <w:proofErr w:type="spellStart"/>
            <w:r w:rsidRPr="0095297E">
              <w:rPr>
                <w:lang w:eastAsia="zh-CN"/>
              </w:rPr>
              <w:t>xTyR</w:t>
            </w:r>
            <w:proofErr w:type="spellEnd"/>
            <w:r w:rsidRPr="0095297E">
              <w:rPr>
                <w:lang w:eastAsia="zh-CN"/>
              </w:rPr>
              <w:t xml:space="preserve"> where y&lt;=8</w:t>
            </w:r>
          </w:p>
          <w:p w14:paraId="7136322B" w14:textId="77777777" w:rsidR="00F60AE8" w:rsidRPr="0095297E" w:rsidRDefault="00F60AE8" w:rsidP="00AE7885">
            <w:pPr>
              <w:pStyle w:val="TAN"/>
              <w:ind w:left="743" w:hanging="391"/>
              <w:rPr>
                <w:lang w:eastAsia="zh-CN"/>
              </w:rPr>
            </w:pPr>
            <w:r w:rsidRPr="0095297E">
              <w:rPr>
                <w:lang w:eastAsia="zh-CN"/>
              </w:rPr>
              <w:t>-</w:t>
            </w:r>
            <w:r w:rsidRPr="0095297E">
              <w:rPr>
                <w:lang w:eastAsia="zh-CN"/>
              </w:rPr>
              <w:tab/>
              <w:t xml:space="preserve">For </w:t>
            </w:r>
            <w:proofErr w:type="spellStart"/>
            <w:r w:rsidRPr="0095297E">
              <w:rPr>
                <w:lang w:eastAsia="zh-CN"/>
              </w:rPr>
              <w:t>xTyR</w:t>
            </w:r>
            <w:proofErr w:type="spellEnd"/>
            <w:r w:rsidRPr="0095297E">
              <w:rPr>
                <w:lang w:eastAsia="zh-CN"/>
              </w:rPr>
              <w:t xml:space="preserve"> where y&gt;4, if UE does not support this feature, UE supports maximum one SRS resource set for periodic SRS and maximum one SRS resource set for semi-persistent SRS</w:t>
            </w:r>
          </w:p>
          <w:p w14:paraId="472F91A2" w14:textId="77777777" w:rsidR="00F60AE8" w:rsidRPr="0095297E" w:rsidRDefault="00F60AE8" w:rsidP="00AE7885">
            <w:pPr>
              <w:pStyle w:val="TAN"/>
              <w:ind w:left="743" w:hanging="391"/>
              <w:rPr>
                <w:lang w:eastAsia="zh-CN"/>
              </w:rPr>
            </w:pPr>
            <w:r w:rsidRPr="0095297E">
              <w:rPr>
                <w:lang w:eastAsia="zh-CN"/>
              </w:rPr>
              <w:t>-</w:t>
            </w:r>
            <w:r w:rsidRPr="0095297E">
              <w:rPr>
                <w:lang w:eastAsia="zh-CN"/>
              </w:rPr>
              <w:tab/>
              <w:t xml:space="preserve">For </w:t>
            </w:r>
            <w:proofErr w:type="spellStart"/>
            <w:r w:rsidRPr="0095297E">
              <w:rPr>
                <w:lang w:eastAsia="zh-CN"/>
              </w:rPr>
              <w:t>xTyR</w:t>
            </w:r>
            <w:proofErr w:type="spellEnd"/>
            <w:r w:rsidRPr="0095297E">
              <w:rPr>
                <w:lang w:eastAsia="zh-CN"/>
              </w:rPr>
              <w:t xml:space="preserve"> where y&lt;=4, if UE does not support this feature, UE follows Rel-15 on the number of resource sets for periodic and semi-persistent SRS</w:t>
            </w:r>
          </w:p>
          <w:p w14:paraId="06F2D0FE" w14:textId="77777777" w:rsidR="00F60AE8" w:rsidRPr="0095297E" w:rsidRDefault="00F60AE8" w:rsidP="00AE7885">
            <w:pPr>
              <w:pStyle w:val="TAN"/>
              <w:rPr>
                <w:lang w:eastAsia="zh-CN"/>
              </w:rPr>
            </w:pPr>
          </w:p>
          <w:p w14:paraId="2C484B49" w14:textId="77777777" w:rsidR="00F60AE8" w:rsidRPr="0095297E" w:rsidRDefault="00F60AE8" w:rsidP="00AE7885">
            <w:pPr>
              <w:pStyle w:val="TAL"/>
              <w:rPr>
                <w:b/>
                <w:i/>
              </w:rPr>
            </w:pPr>
            <w:r w:rsidRPr="0095297E">
              <w:rPr>
                <w:lang w:eastAsia="zh-CN"/>
              </w:rPr>
              <w:t>The two SP-SRS resource sets are not activated at the same time.</w:t>
            </w:r>
          </w:p>
        </w:tc>
        <w:tc>
          <w:tcPr>
            <w:tcW w:w="709" w:type="dxa"/>
          </w:tcPr>
          <w:p w14:paraId="6C7CED09" w14:textId="77777777" w:rsidR="00F60AE8" w:rsidRPr="0095297E" w:rsidRDefault="00F60AE8" w:rsidP="00AE7885">
            <w:pPr>
              <w:pStyle w:val="TAL"/>
              <w:jc w:val="center"/>
            </w:pPr>
            <w:r w:rsidRPr="0095297E">
              <w:t>FS</w:t>
            </w:r>
          </w:p>
        </w:tc>
        <w:tc>
          <w:tcPr>
            <w:tcW w:w="567" w:type="dxa"/>
          </w:tcPr>
          <w:p w14:paraId="0F9E50FB" w14:textId="77777777" w:rsidR="00F60AE8" w:rsidRPr="0095297E" w:rsidRDefault="00F60AE8" w:rsidP="00AE7885">
            <w:pPr>
              <w:pStyle w:val="TAL"/>
              <w:jc w:val="center"/>
            </w:pPr>
            <w:r w:rsidRPr="0095297E">
              <w:t>No</w:t>
            </w:r>
          </w:p>
        </w:tc>
        <w:tc>
          <w:tcPr>
            <w:tcW w:w="709" w:type="dxa"/>
          </w:tcPr>
          <w:p w14:paraId="47957770" w14:textId="77777777" w:rsidR="00F60AE8" w:rsidRPr="0095297E" w:rsidRDefault="00F60AE8" w:rsidP="00AE7885">
            <w:pPr>
              <w:pStyle w:val="TAL"/>
              <w:jc w:val="center"/>
              <w:rPr>
                <w:bCs/>
                <w:iCs/>
              </w:rPr>
            </w:pPr>
            <w:r w:rsidRPr="0095297E">
              <w:rPr>
                <w:bCs/>
                <w:iCs/>
              </w:rPr>
              <w:t>N/A</w:t>
            </w:r>
          </w:p>
        </w:tc>
        <w:tc>
          <w:tcPr>
            <w:tcW w:w="728" w:type="dxa"/>
          </w:tcPr>
          <w:p w14:paraId="4C13DDC0" w14:textId="77777777" w:rsidR="00F60AE8" w:rsidRPr="0095297E" w:rsidRDefault="00F60AE8" w:rsidP="00AE7885">
            <w:pPr>
              <w:pStyle w:val="TAL"/>
              <w:jc w:val="center"/>
              <w:rPr>
                <w:bCs/>
                <w:iCs/>
              </w:rPr>
            </w:pPr>
            <w:r w:rsidRPr="0095297E">
              <w:rPr>
                <w:bCs/>
                <w:iCs/>
              </w:rPr>
              <w:t>N/A</w:t>
            </w:r>
          </w:p>
        </w:tc>
      </w:tr>
      <w:tr w:rsidR="00F60AE8" w:rsidRPr="0095297E" w14:paraId="12F8F069" w14:textId="77777777" w:rsidTr="00AE7885">
        <w:trPr>
          <w:cantSplit/>
          <w:tblHeader/>
        </w:trPr>
        <w:tc>
          <w:tcPr>
            <w:tcW w:w="6917" w:type="dxa"/>
          </w:tcPr>
          <w:p w14:paraId="7186648A" w14:textId="77777777" w:rsidR="00F60AE8" w:rsidRPr="0095297E" w:rsidRDefault="00F60AE8" w:rsidP="00AE7885">
            <w:pPr>
              <w:pStyle w:val="TAL"/>
              <w:rPr>
                <w:rFonts w:eastAsia="SimSun"/>
                <w:b/>
                <w:bCs/>
                <w:i/>
                <w:iCs/>
                <w:lang w:eastAsia="zh-CN"/>
              </w:rPr>
            </w:pPr>
            <w:r w:rsidRPr="0095297E">
              <w:rPr>
                <w:rFonts w:eastAsia="SimSun"/>
                <w:b/>
                <w:bCs/>
                <w:i/>
                <w:iCs/>
                <w:lang w:eastAsia="zh-CN"/>
              </w:rPr>
              <w:lastRenderedPageBreak/>
              <w:t>srs-ExtensionAperiodicSRS-r17</w:t>
            </w:r>
          </w:p>
          <w:p w14:paraId="4BCBF7D8" w14:textId="77777777" w:rsidR="00F60AE8" w:rsidRPr="0095297E" w:rsidRDefault="00F60AE8" w:rsidP="00AE7885">
            <w:pPr>
              <w:pStyle w:val="TAL"/>
              <w:rPr>
                <w:rFonts w:eastAsia="SimSun"/>
                <w:lang w:eastAsia="zh-CN"/>
              </w:rPr>
            </w:pPr>
            <w:r w:rsidRPr="0095297E">
              <w:t xml:space="preserve">Indicates whether the UE </w:t>
            </w:r>
            <w:r w:rsidRPr="0095297E">
              <w:rPr>
                <w:rFonts w:eastAsia="SimSun"/>
                <w:lang w:eastAsia="zh-CN"/>
              </w:rPr>
              <w:t xml:space="preserve">supports </w:t>
            </w:r>
            <w:r w:rsidRPr="0095297E">
              <w:t>4 aperiodic SRS resource sets for 1T4R and 2 aperiodic resource sets for 1T2R/2T4R</w:t>
            </w:r>
            <w:r w:rsidRPr="0095297E">
              <w:rPr>
                <w:rFonts w:eastAsia="SimSun"/>
                <w:lang w:eastAsia="zh-CN"/>
              </w:rPr>
              <w:t>.</w:t>
            </w:r>
          </w:p>
          <w:p w14:paraId="6AF00118" w14:textId="77777777" w:rsidR="00F60AE8" w:rsidRPr="0095297E" w:rsidRDefault="00F60AE8" w:rsidP="00AE7885">
            <w:pPr>
              <w:pStyle w:val="TAL"/>
              <w:rPr>
                <w:b/>
                <w:i/>
              </w:rPr>
            </w:pPr>
            <w:r w:rsidRPr="0095297E">
              <w:t xml:space="preserve">The UE indicating support of this shall indicate support of </w:t>
            </w:r>
            <w:proofErr w:type="spellStart"/>
            <w:r w:rsidRPr="0095297E">
              <w:rPr>
                <w:i/>
              </w:rPr>
              <w:t>srs-TxSwitch</w:t>
            </w:r>
            <w:proofErr w:type="spellEnd"/>
            <w:r w:rsidRPr="0095297E">
              <w:rPr>
                <w:i/>
              </w:rPr>
              <w:t xml:space="preserve"> </w:t>
            </w:r>
            <w:r w:rsidRPr="0095297E">
              <w:rPr>
                <w:iCs/>
              </w:rPr>
              <w:t>and</w:t>
            </w:r>
            <w:r w:rsidRPr="0095297E">
              <w:rPr>
                <w:i/>
              </w:rPr>
              <w:t xml:space="preserve"> </w:t>
            </w:r>
            <w:proofErr w:type="spellStart"/>
            <w:r w:rsidRPr="0095297E">
              <w:rPr>
                <w:i/>
              </w:rPr>
              <w:t>supportedSRS</w:t>
            </w:r>
            <w:proofErr w:type="spellEnd"/>
            <w:r w:rsidRPr="0095297E">
              <w:rPr>
                <w:i/>
              </w:rPr>
              <w:t>-Resources.</w:t>
            </w:r>
          </w:p>
        </w:tc>
        <w:tc>
          <w:tcPr>
            <w:tcW w:w="709" w:type="dxa"/>
          </w:tcPr>
          <w:p w14:paraId="1466D794" w14:textId="77777777" w:rsidR="00F60AE8" w:rsidRPr="0095297E" w:rsidRDefault="00F60AE8" w:rsidP="00AE7885">
            <w:pPr>
              <w:pStyle w:val="TAL"/>
              <w:jc w:val="center"/>
            </w:pPr>
            <w:r w:rsidRPr="0095297E">
              <w:t>FS</w:t>
            </w:r>
          </w:p>
        </w:tc>
        <w:tc>
          <w:tcPr>
            <w:tcW w:w="567" w:type="dxa"/>
          </w:tcPr>
          <w:p w14:paraId="486904EF" w14:textId="77777777" w:rsidR="00F60AE8" w:rsidRPr="0095297E" w:rsidRDefault="00F60AE8" w:rsidP="00AE7885">
            <w:pPr>
              <w:pStyle w:val="TAL"/>
              <w:jc w:val="center"/>
            </w:pPr>
            <w:r w:rsidRPr="0095297E">
              <w:t>No</w:t>
            </w:r>
          </w:p>
        </w:tc>
        <w:tc>
          <w:tcPr>
            <w:tcW w:w="709" w:type="dxa"/>
          </w:tcPr>
          <w:p w14:paraId="7FEF1931" w14:textId="77777777" w:rsidR="00F60AE8" w:rsidRPr="0095297E" w:rsidRDefault="00F60AE8" w:rsidP="00AE7885">
            <w:pPr>
              <w:pStyle w:val="TAL"/>
              <w:jc w:val="center"/>
              <w:rPr>
                <w:bCs/>
                <w:iCs/>
              </w:rPr>
            </w:pPr>
            <w:r w:rsidRPr="0095297E">
              <w:rPr>
                <w:bCs/>
                <w:iCs/>
              </w:rPr>
              <w:t>N/A</w:t>
            </w:r>
          </w:p>
        </w:tc>
        <w:tc>
          <w:tcPr>
            <w:tcW w:w="728" w:type="dxa"/>
          </w:tcPr>
          <w:p w14:paraId="12A65AE0" w14:textId="77777777" w:rsidR="00F60AE8" w:rsidRPr="0095297E" w:rsidRDefault="00F60AE8" w:rsidP="00AE7885">
            <w:pPr>
              <w:pStyle w:val="TAL"/>
              <w:jc w:val="center"/>
              <w:rPr>
                <w:bCs/>
                <w:iCs/>
              </w:rPr>
            </w:pPr>
            <w:r w:rsidRPr="0095297E">
              <w:rPr>
                <w:bCs/>
                <w:iCs/>
              </w:rPr>
              <w:t>N/A</w:t>
            </w:r>
          </w:p>
        </w:tc>
      </w:tr>
      <w:tr w:rsidR="00F60AE8" w:rsidRPr="0095297E" w14:paraId="467A6B83" w14:textId="77777777" w:rsidTr="00AE7885">
        <w:trPr>
          <w:cantSplit/>
          <w:tblHeader/>
        </w:trPr>
        <w:tc>
          <w:tcPr>
            <w:tcW w:w="6917" w:type="dxa"/>
          </w:tcPr>
          <w:p w14:paraId="732BA5FD" w14:textId="77777777" w:rsidR="00F60AE8" w:rsidRPr="0095297E" w:rsidRDefault="00F60AE8" w:rsidP="00AE7885">
            <w:pPr>
              <w:pStyle w:val="TAL"/>
              <w:rPr>
                <w:rFonts w:cs="Arial"/>
                <w:b/>
                <w:bCs/>
                <w:i/>
                <w:iCs/>
                <w:szCs w:val="18"/>
                <w:lang w:eastAsia="en-GB"/>
              </w:rPr>
            </w:pPr>
            <w:r w:rsidRPr="0095297E">
              <w:rPr>
                <w:rFonts w:cs="Arial"/>
                <w:b/>
                <w:bCs/>
                <w:i/>
                <w:iCs/>
                <w:szCs w:val="18"/>
                <w:lang w:eastAsia="en-GB"/>
              </w:rPr>
              <w:t>srs-OneAP-SRS-r17</w:t>
            </w:r>
          </w:p>
          <w:p w14:paraId="6C8BBD70" w14:textId="77777777" w:rsidR="00F60AE8" w:rsidRPr="0095297E" w:rsidRDefault="00F60AE8" w:rsidP="00AE7885">
            <w:pPr>
              <w:pStyle w:val="TAL"/>
              <w:rPr>
                <w:rFonts w:cs="Arial"/>
                <w:b/>
                <w:bCs/>
                <w:i/>
                <w:iCs/>
                <w:szCs w:val="18"/>
                <w:lang w:eastAsia="en-GB"/>
              </w:rPr>
            </w:pPr>
            <w:r w:rsidRPr="0095297E">
              <w:rPr>
                <w:rFonts w:cs="Arial"/>
                <w:szCs w:val="18"/>
                <w:lang w:eastAsia="en-GB"/>
              </w:rPr>
              <w:t>Indicates the support of 1 aperiodic SRS resource sets for 1T4R.</w:t>
            </w:r>
          </w:p>
          <w:p w14:paraId="47EF6C7F" w14:textId="77777777" w:rsidR="00F60AE8" w:rsidRPr="0095297E" w:rsidRDefault="00F60AE8" w:rsidP="00AE7885">
            <w:pPr>
              <w:pStyle w:val="TAL"/>
              <w:rPr>
                <w:rFonts w:cs="Arial"/>
                <w:b/>
                <w:bCs/>
                <w:i/>
                <w:iCs/>
                <w:szCs w:val="18"/>
                <w:lang w:eastAsia="en-GB"/>
              </w:rPr>
            </w:pPr>
          </w:p>
          <w:p w14:paraId="472212E3" w14:textId="77777777" w:rsidR="00F60AE8" w:rsidRPr="0095297E" w:rsidRDefault="00F60AE8" w:rsidP="00AE7885">
            <w:pPr>
              <w:pStyle w:val="TAL"/>
              <w:rPr>
                <w:b/>
                <w:i/>
              </w:rPr>
            </w:pPr>
            <w:r w:rsidRPr="0095297E">
              <w:rPr>
                <w:rFonts w:cs="Arial"/>
                <w:szCs w:val="18"/>
              </w:rPr>
              <w:t xml:space="preserve">The UE indicating support of this feature shall also indicate the support of </w:t>
            </w:r>
            <w:r w:rsidRPr="0095297E">
              <w:rPr>
                <w:rFonts w:cs="Arial"/>
                <w:i/>
                <w:iCs/>
                <w:szCs w:val="18"/>
              </w:rPr>
              <w:t xml:space="preserve">srs-StartAnyOFDM-Symbol-r16 </w:t>
            </w:r>
            <w:r w:rsidRPr="0095297E">
              <w:rPr>
                <w:rFonts w:cs="Arial"/>
                <w:szCs w:val="18"/>
              </w:rPr>
              <w:t xml:space="preserve">and </w:t>
            </w:r>
            <w:proofErr w:type="spellStart"/>
            <w:r w:rsidRPr="0095297E">
              <w:rPr>
                <w:rFonts w:cs="Arial"/>
                <w:i/>
                <w:szCs w:val="18"/>
              </w:rPr>
              <w:t>srs-TxSwitch</w:t>
            </w:r>
            <w:proofErr w:type="spellEnd"/>
            <w:r w:rsidRPr="0095297E">
              <w:rPr>
                <w:rFonts w:cs="Arial"/>
                <w:i/>
                <w:szCs w:val="18"/>
              </w:rPr>
              <w:t>.</w:t>
            </w:r>
          </w:p>
        </w:tc>
        <w:tc>
          <w:tcPr>
            <w:tcW w:w="709" w:type="dxa"/>
          </w:tcPr>
          <w:p w14:paraId="013B64A3" w14:textId="77777777" w:rsidR="00F60AE8" w:rsidRPr="0095297E" w:rsidRDefault="00F60AE8" w:rsidP="00AE7885">
            <w:pPr>
              <w:pStyle w:val="TAL"/>
              <w:jc w:val="center"/>
            </w:pPr>
            <w:r w:rsidRPr="0095297E">
              <w:t>FS</w:t>
            </w:r>
          </w:p>
        </w:tc>
        <w:tc>
          <w:tcPr>
            <w:tcW w:w="567" w:type="dxa"/>
          </w:tcPr>
          <w:p w14:paraId="5E907058" w14:textId="77777777" w:rsidR="00F60AE8" w:rsidRPr="0095297E" w:rsidRDefault="00F60AE8" w:rsidP="00AE7885">
            <w:pPr>
              <w:pStyle w:val="TAL"/>
              <w:jc w:val="center"/>
            </w:pPr>
            <w:r w:rsidRPr="0095297E">
              <w:t>No</w:t>
            </w:r>
          </w:p>
        </w:tc>
        <w:tc>
          <w:tcPr>
            <w:tcW w:w="709" w:type="dxa"/>
          </w:tcPr>
          <w:p w14:paraId="6632C379" w14:textId="77777777" w:rsidR="00F60AE8" w:rsidRPr="0095297E" w:rsidRDefault="00F60AE8" w:rsidP="00AE7885">
            <w:pPr>
              <w:pStyle w:val="TAL"/>
              <w:jc w:val="center"/>
              <w:rPr>
                <w:bCs/>
                <w:iCs/>
              </w:rPr>
            </w:pPr>
            <w:r w:rsidRPr="0095297E">
              <w:rPr>
                <w:bCs/>
                <w:iCs/>
              </w:rPr>
              <w:t>N/A</w:t>
            </w:r>
          </w:p>
        </w:tc>
        <w:tc>
          <w:tcPr>
            <w:tcW w:w="728" w:type="dxa"/>
          </w:tcPr>
          <w:p w14:paraId="4481E6A7" w14:textId="77777777" w:rsidR="00F60AE8" w:rsidRPr="0095297E" w:rsidRDefault="00F60AE8" w:rsidP="00AE7885">
            <w:pPr>
              <w:pStyle w:val="TAL"/>
              <w:jc w:val="center"/>
              <w:rPr>
                <w:bCs/>
                <w:iCs/>
              </w:rPr>
            </w:pPr>
            <w:r w:rsidRPr="0095297E">
              <w:rPr>
                <w:bCs/>
                <w:iCs/>
              </w:rPr>
              <w:t>N/A</w:t>
            </w:r>
          </w:p>
        </w:tc>
      </w:tr>
      <w:tr w:rsidR="00F60AE8" w:rsidRPr="0095297E" w14:paraId="5CCE1C84" w14:textId="77777777" w:rsidTr="00AE7885">
        <w:trPr>
          <w:cantSplit/>
          <w:tblHeader/>
        </w:trPr>
        <w:tc>
          <w:tcPr>
            <w:tcW w:w="6917" w:type="dxa"/>
          </w:tcPr>
          <w:p w14:paraId="617B4812" w14:textId="77777777" w:rsidR="00F60AE8" w:rsidRPr="0095297E" w:rsidRDefault="00F60AE8" w:rsidP="00AE7885">
            <w:pPr>
              <w:pStyle w:val="TAL"/>
              <w:rPr>
                <w:rFonts w:eastAsia="SimSun"/>
                <w:b/>
                <w:bCs/>
                <w:i/>
                <w:iCs/>
                <w:lang w:eastAsia="zh-CN"/>
              </w:rPr>
            </w:pPr>
            <w:r w:rsidRPr="0095297E">
              <w:rPr>
                <w:rFonts w:eastAsia="SimSun"/>
                <w:b/>
                <w:bCs/>
                <w:i/>
                <w:iCs/>
                <w:lang w:eastAsia="zh-CN"/>
              </w:rPr>
              <w:t>srs-PosResources-r16</w:t>
            </w:r>
          </w:p>
          <w:p w14:paraId="5188BF51" w14:textId="77777777" w:rsidR="00F60AE8" w:rsidRPr="0095297E" w:rsidRDefault="00F60AE8" w:rsidP="00AE7885">
            <w:pPr>
              <w:pStyle w:val="TAL"/>
              <w:rPr>
                <w:rFonts w:eastAsia="SimSun"/>
                <w:bCs/>
                <w:iCs/>
                <w:lang w:eastAsia="zh-CN"/>
              </w:rPr>
            </w:pPr>
            <w:r w:rsidRPr="0095297E">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06206C08"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 xml:space="preserve">maxNumberSRS-PosResourceSetPerBWP-r16 </w:t>
            </w:r>
            <w:r w:rsidRPr="0095297E">
              <w:rPr>
                <w:rFonts w:ascii="Arial" w:hAnsi="Arial" w:cs="Arial"/>
                <w:sz w:val="18"/>
                <w:szCs w:val="18"/>
              </w:rPr>
              <w:t xml:space="preserve">Indicates the max number of SRS Resource Sets for positioning supported by UE per </w:t>
            </w:r>
            <w:proofErr w:type="gramStart"/>
            <w:r w:rsidRPr="0095297E">
              <w:rPr>
                <w:rFonts w:ascii="Arial" w:hAnsi="Arial" w:cs="Arial"/>
                <w:sz w:val="18"/>
                <w:szCs w:val="18"/>
              </w:rPr>
              <w:t>BWP</w:t>
            </w:r>
            <w:r w:rsidRPr="0095297E">
              <w:rPr>
                <w:rFonts w:ascii="Arial" w:hAnsi="Arial" w:cs="Arial"/>
                <w:i/>
                <w:sz w:val="18"/>
                <w:szCs w:val="18"/>
              </w:rPr>
              <w:t>;</w:t>
            </w:r>
            <w:proofErr w:type="gramEnd"/>
          </w:p>
          <w:p w14:paraId="24DD2E13"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maxNumberSRS-PosResourcesPerBWP-r16</w:t>
            </w:r>
            <w:r w:rsidRPr="0095297E">
              <w:rPr>
                <w:rFonts w:ascii="Arial" w:hAnsi="Arial" w:cs="Arial"/>
                <w:sz w:val="18"/>
                <w:szCs w:val="18"/>
              </w:rPr>
              <w:t xml:space="preserve"> indicates the max number of SRS resources for positioning supported by UE per BWP, including periodic, semi-persistent, and aperiodic </w:t>
            </w:r>
            <w:proofErr w:type="gramStart"/>
            <w:r w:rsidRPr="0095297E">
              <w:rPr>
                <w:rFonts w:ascii="Arial" w:hAnsi="Arial" w:cs="Arial"/>
                <w:sz w:val="18"/>
                <w:szCs w:val="18"/>
              </w:rPr>
              <w:t>SRS;</w:t>
            </w:r>
            <w:proofErr w:type="gramEnd"/>
          </w:p>
          <w:p w14:paraId="543D4719"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maxNumberSRS-ResourcesPerBWP-PerSlot-r16</w:t>
            </w:r>
            <w:r w:rsidRPr="0095297E">
              <w:rPr>
                <w:rFonts w:ascii="Arial" w:hAnsi="Arial" w:cs="Arial"/>
                <w:sz w:val="18"/>
                <w:szCs w:val="18"/>
              </w:rPr>
              <w:t xml:space="preserve"> indicates the max number of SRS resources configured by </w:t>
            </w:r>
            <w:r w:rsidRPr="0095297E">
              <w:rPr>
                <w:rFonts w:ascii="Arial" w:hAnsi="Arial" w:cs="Arial"/>
                <w:i/>
                <w:sz w:val="18"/>
                <w:szCs w:val="18"/>
              </w:rPr>
              <w:t xml:space="preserve">SRS-Resource </w:t>
            </w:r>
            <w:r w:rsidRPr="0095297E">
              <w:rPr>
                <w:rFonts w:ascii="Arial" w:hAnsi="Arial" w:cs="Arial"/>
                <w:sz w:val="18"/>
                <w:szCs w:val="18"/>
              </w:rPr>
              <w:t xml:space="preserve">and </w:t>
            </w:r>
            <w:r w:rsidRPr="0095297E">
              <w:rPr>
                <w:rFonts w:ascii="Arial" w:hAnsi="Arial" w:cs="Arial"/>
                <w:i/>
                <w:sz w:val="18"/>
                <w:szCs w:val="18"/>
              </w:rPr>
              <w:t>SRS-PosResource-r16</w:t>
            </w:r>
            <w:r w:rsidRPr="0095297E">
              <w:rPr>
                <w:rFonts w:ascii="Arial" w:hAnsi="Arial" w:cs="Arial"/>
                <w:sz w:val="18"/>
                <w:szCs w:val="18"/>
              </w:rPr>
              <w:t xml:space="preserve"> supported by UE per BWP, including periodic, semi-persistent, and aperiodic </w:t>
            </w:r>
            <w:proofErr w:type="gramStart"/>
            <w:r w:rsidRPr="0095297E">
              <w:rPr>
                <w:rFonts w:ascii="Arial" w:hAnsi="Arial" w:cs="Arial"/>
                <w:sz w:val="18"/>
                <w:szCs w:val="18"/>
              </w:rPr>
              <w:t>SRS;</w:t>
            </w:r>
            <w:proofErr w:type="gramEnd"/>
          </w:p>
          <w:p w14:paraId="4DDD6CC3"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maxNumberPeriodicSRS-PosResourcesPerBWP-r16</w:t>
            </w:r>
            <w:r w:rsidRPr="0095297E">
              <w:rPr>
                <w:rFonts w:ascii="Arial" w:hAnsi="Arial" w:cs="Arial"/>
                <w:sz w:val="18"/>
                <w:szCs w:val="18"/>
              </w:rPr>
              <w:t xml:space="preserve"> indicates the max number of periodic SRS resources for positioning supported by UE per </w:t>
            </w:r>
            <w:proofErr w:type="gramStart"/>
            <w:r w:rsidRPr="0095297E">
              <w:rPr>
                <w:rFonts w:ascii="Arial" w:hAnsi="Arial" w:cs="Arial"/>
                <w:sz w:val="18"/>
                <w:szCs w:val="18"/>
              </w:rPr>
              <w:t>BWP;</w:t>
            </w:r>
            <w:proofErr w:type="gramEnd"/>
          </w:p>
          <w:p w14:paraId="42A25725" w14:textId="77777777" w:rsidR="00F60AE8" w:rsidRPr="0095297E" w:rsidRDefault="00F60AE8" w:rsidP="00AE7885">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maxNumberPeriodicSRS-PosResourcesPerBWP-PerSlot-r16</w:t>
            </w:r>
            <w:r w:rsidRPr="0095297E">
              <w:rPr>
                <w:rFonts w:ascii="Arial" w:hAnsi="Arial" w:cs="Arial"/>
                <w:sz w:val="18"/>
                <w:szCs w:val="18"/>
              </w:rPr>
              <w:t xml:space="preserve"> indicates the max number of periodic SRS resources for positioning supported by UE per BWP per slot.</w:t>
            </w:r>
          </w:p>
        </w:tc>
        <w:tc>
          <w:tcPr>
            <w:tcW w:w="709" w:type="dxa"/>
          </w:tcPr>
          <w:p w14:paraId="68F60C44" w14:textId="77777777" w:rsidR="00F60AE8" w:rsidRPr="0095297E" w:rsidRDefault="00F60AE8" w:rsidP="00AE7885">
            <w:pPr>
              <w:pStyle w:val="TAL"/>
              <w:jc w:val="center"/>
            </w:pPr>
            <w:r w:rsidRPr="0095297E">
              <w:rPr>
                <w:rFonts w:eastAsia="SimSun"/>
                <w:lang w:eastAsia="zh-CN"/>
              </w:rPr>
              <w:t>FS</w:t>
            </w:r>
          </w:p>
        </w:tc>
        <w:tc>
          <w:tcPr>
            <w:tcW w:w="567" w:type="dxa"/>
          </w:tcPr>
          <w:p w14:paraId="42418723" w14:textId="77777777" w:rsidR="00F60AE8" w:rsidRPr="0095297E" w:rsidRDefault="00F60AE8" w:rsidP="00AE7885">
            <w:pPr>
              <w:pStyle w:val="TAL"/>
              <w:jc w:val="center"/>
            </w:pPr>
            <w:r w:rsidRPr="0095297E">
              <w:rPr>
                <w:rFonts w:eastAsia="SimSun"/>
                <w:lang w:eastAsia="zh-CN"/>
              </w:rPr>
              <w:t>No</w:t>
            </w:r>
          </w:p>
        </w:tc>
        <w:tc>
          <w:tcPr>
            <w:tcW w:w="709" w:type="dxa"/>
          </w:tcPr>
          <w:p w14:paraId="66EA1BE9" w14:textId="77777777" w:rsidR="00F60AE8" w:rsidRPr="0095297E" w:rsidRDefault="00F60AE8" w:rsidP="00AE7885">
            <w:pPr>
              <w:pStyle w:val="TAL"/>
              <w:jc w:val="center"/>
            </w:pPr>
            <w:r w:rsidRPr="0095297E">
              <w:rPr>
                <w:bCs/>
                <w:iCs/>
              </w:rPr>
              <w:t>N/A</w:t>
            </w:r>
          </w:p>
        </w:tc>
        <w:tc>
          <w:tcPr>
            <w:tcW w:w="728" w:type="dxa"/>
          </w:tcPr>
          <w:p w14:paraId="3E3D9D73" w14:textId="77777777" w:rsidR="00F60AE8" w:rsidRPr="0095297E" w:rsidRDefault="00F60AE8" w:rsidP="00AE7885">
            <w:pPr>
              <w:pStyle w:val="TAL"/>
              <w:jc w:val="center"/>
            </w:pPr>
            <w:r w:rsidRPr="0095297E">
              <w:rPr>
                <w:bCs/>
                <w:iCs/>
              </w:rPr>
              <w:t>N/A</w:t>
            </w:r>
          </w:p>
        </w:tc>
      </w:tr>
      <w:tr w:rsidR="00F60AE8" w:rsidRPr="0095297E" w14:paraId="70D191E1" w14:textId="77777777" w:rsidTr="00AE7885">
        <w:trPr>
          <w:cantSplit/>
          <w:tblHeader/>
        </w:trPr>
        <w:tc>
          <w:tcPr>
            <w:tcW w:w="6917" w:type="dxa"/>
          </w:tcPr>
          <w:p w14:paraId="6A28E8B0" w14:textId="77777777" w:rsidR="00F60AE8" w:rsidRPr="0095297E" w:rsidRDefault="00F60AE8" w:rsidP="00AE7885">
            <w:pPr>
              <w:pStyle w:val="TAL"/>
              <w:rPr>
                <w:rFonts w:eastAsia="SimSun"/>
                <w:b/>
                <w:bCs/>
                <w:i/>
                <w:iCs/>
                <w:lang w:eastAsia="zh-CN"/>
              </w:rPr>
            </w:pPr>
            <w:r w:rsidRPr="0095297E">
              <w:rPr>
                <w:rFonts w:eastAsia="SimSun"/>
                <w:b/>
                <w:bCs/>
                <w:i/>
                <w:iCs/>
                <w:lang w:eastAsia="zh-CN"/>
              </w:rPr>
              <w:t>srs-PosResourceAP-r16</w:t>
            </w:r>
          </w:p>
          <w:p w14:paraId="3E73A7FE" w14:textId="77777777" w:rsidR="00F60AE8" w:rsidRPr="0095297E" w:rsidRDefault="00F60AE8" w:rsidP="00AE7885">
            <w:pPr>
              <w:pStyle w:val="TAL"/>
              <w:rPr>
                <w:rFonts w:eastAsia="SimSun"/>
                <w:bCs/>
                <w:iCs/>
                <w:lang w:eastAsia="zh-CN"/>
              </w:rPr>
            </w:pPr>
            <w:r w:rsidRPr="0095297E">
              <w:rPr>
                <w:rFonts w:eastAsia="SimSun"/>
                <w:bCs/>
                <w:iCs/>
                <w:lang w:eastAsia="zh-CN"/>
              </w:rPr>
              <w:t xml:space="preserve">Indicates support of aperiodic SRS for positioning. </w:t>
            </w:r>
            <w:r w:rsidRPr="0095297E">
              <w:rPr>
                <w:bCs/>
                <w:iCs/>
              </w:rPr>
              <w:t xml:space="preserve">The UE can include this field only if the UE supports </w:t>
            </w:r>
            <w:r w:rsidRPr="0095297E">
              <w:rPr>
                <w:bCs/>
                <w:i/>
              </w:rPr>
              <w:t>srs-PosResources-r16</w:t>
            </w:r>
            <w:r w:rsidRPr="0095297E">
              <w:rPr>
                <w:bCs/>
                <w:iCs/>
              </w:rPr>
              <w:t>. Otherwise, the UE does not include this field. The capability signalling comprises the following parameters:</w:t>
            </w:r>
          </w:p>
          <w:p w14:paraId="76007F01"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maxNumberAP-SRS-PosResourcesPerBWP-r16</w:t>
            </w:r>
            <w:r w:rsidRPr="0095297E">
              <w:rPr>
                <w:rFonts w:ascii="Arial" w:hAnsi="Arial" w:cs="Arial"/>
                <w:sz w:val="18"/>
                <w:szCs w:val="18"/>
              </w:rPr>
              <w:t xml:space="preserve"> indicates the max number of aperiodic SRS resources for positioning supported by UE per </w:t>
            </w:r>
            <w:proofErr w:type="gramStart"/>
            <w:r w:rsidRPr="0095297E">
              <w:rPr>
                <w:rFonts w:ascii="Arial" w:hAnsi="Arial" w:cs="Arial"/>
                <w:sz w:val="18"/>
                <w:szCs w:val="18"/>
              </w:rPr>
              <w:t>BWP;</w:t>
            </w:r>
            <w:proofErr w:type="gramEnd"/>
          </w:p>
          <w:p w14:paraId="0C15515D" w14:textId="77777777" w:rsidR="00F60AE8" w:rsidRPr="0095297E" w:rsidRDefault="00F60AE8" w:rsidP="00AE7885">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maxNumberAP-SRS-PosResourcesPerBWP-PerSlot-r16</w:t>
            </w:r>
            <w:r w:rsidRPr="0095297E">
              <w:rPr>
                <w:rFonts w:ascii="Arial" w:hAnsi="Arial" w:cs="Arial"/>
                <w:sz w:val="18"/>
                <w:szCs w:val="18"/>
              </w:rPr>
              <w:t xml:space="preserve"> indicates the max number of aperiodic SRS resources for positioning supported by UE per BWP per slot.</w:t>
            </w:r>
          </w:p>
        </w:tc>
        <w:tc>
          <w:tcPr>
            <w:tcW w:w="709" w:type="dxa"/>
          </w:tcPr>
          <w:p w14:paraId="28DF03F9" w14:textId="77777777" w:rsidR="00F60AE8" w:rsidRPr="0095297E" w:rsidRDefault="00F60AE8" w:rsidP="00AE7885">
            <w:pPr>
              <w:pStyle w:val="TAL"/>
              <w:jc w:val="center"/>
            </w:pPr>
            <w:r w:rsidRPr="0095297E">
              <w:rPr>
                <w:rFonts w:eastAsia="SimSun"/>
                <w:lang w:eastAsia="zh-CN"/>
              </w:rPr>
              <w:t>FS</w:t>
            </w:r>
          </w:p>
        </w:tc>
        <w:tc>
          <w:tcPr>
            <w:tcW w:w="567" w:type="dxa"/>
          </w:tcPr>
          <w:p w14:paraId="0EA84139" w14:textId="77777777" w:rsidR="00F60AE8" w:rsidRPr="0095297E" w:rsidRDefault="00F60AE8" w:rsidP="00AE7885">
            <w:pPr>
              <w:pStyle w:val="TAL"/>
              <w:jc w:val="center"/>
            </w:pPr>
            <w:r w:rsidRPr="0095297E">
              <w:rPr>
                <w:rFonts w:eastAsia="SimSun"/>
                <w:lang w:eastAsia="zh-CN"/>
              </w:rPr>
              <w:t>No</w:t>
            </w:r>
          </w:p>
        </w:tc>
        <w:tc>
          <w:tcPr>
            <w:tcW w:w="709" w:type="dxa"/>
          </w:tcPr>
          <w:p w14:paraId="67DAF269" w14:textId="77777777" w:rsidR="00F60AE8" w:rsidRPr="0095297E" w:rsidRDefault="00F60AE8" w:rsidP="00AE7885">
            <w:pPr>
              <w:pStyle w:val="TAL"/>
              <w:jc w:val="center"/>
            </w:pPr>
            <w:r w:rsidRPr="0095297E">
              <w:rPr>
                <w:bCs/>
                <w:iCs/>
              </w:rPr>
              <w:t>N/A</w:t>
            </w:r>
          </w:p>
        </w:tc>
        <w:tc>
          <w:tcPr>
            <w:tcW w:w="728" w:type="dxa"/>
          </w:tcPr>
          <w:p w14:paraId="559283A7" w14:textId="77777777" w:rsidR="00F60AE8" w:rsidRPr="0095297E" w:rsidRDefault="00F60AE8" w:rsidP="00AE7885">
            <w:pPr>
              <w:pStyle w:val="TAL"/>
              <w:jc w:val="center"/>
            </w:pPr>
            <w:r w:rsidRPr="0095297E">
              <w:rPr>
                <w:bCs/>
                <w:iCs/>
              </w:rPr>
              <w:t>N/A</w:t>
            </w:r>
          </w:p>
        </w:tc>
      </w:tr>
      <w:tr w:rsidR="00F60AE8" w:rsidRPr="0095297E" w14:paraId="2C0FCA3C" w14:textId="77777777" w:rsidTr="00AE7885">
        <w:trPr>
          <w:cantSplit/>
          <w:tblHeader/>
        </w:trPr>
        <w:tc>
          <w:tcPr>
            <w:tcW w:w="6917" w:type="dxa"/>
          </w:tcPr>
          <w:p w14:paraId="32D65A60" w14:textId="77777777" w:rsidR="00F60AE8" w:rsidRPr="0095297E" w:rsidRDefault="00F60AE8" w:rsidP="00AE7885">
            <w:pPr>
              <w:pStyle w:val="TAL"/>
              <w:rPr>
                <w:rFonts w:eastAsia="SimSun"/>
                <w:b/>
                <w:bCs/>
                <w:i/>
                <w:iCs/>
                <w:lang w:eastAsia="zh-CN"/>
              </w:rPr>
            </w:pPr>
            <w:r w:rsidRPr="0095297E">
              <w:rPr>
                <w:rFonts w:eastAsia="SimSun"/>
                <w:b/>
                <w:bCs/>
                <w:i/>
                <w:iCs/>
                <w:lang w:eastAsia="zh-CN"/>
              </w:rPr>
              <w:t>srs-PosResourceSP-r16</w:t>
            </w:r>
          </w:p>
          <w:p w14:paraId="6455F59B" w14:textId="77777777" w:rsidR="00F60AE8" w:rsidRPr="0095297E" w:rsidRDefault="00F60AE8" w:rsidP="00AE7885">
            <w:pPr>
              <w:pStyle w:val="TAL"/>
              <w:rPr>
                <w:rFonts w:eastAsia="SimSun"/>
                <w:bCs/>
                <w:iCs/>
                <w:lang w:eastAsia="zh-CN"/>
              </w:rPr>
            </w:pPr>
            <w:r w:rsidRPr="0095297E">
              <w:rPr>
                <w:rFonts w:eastAsia="SimSun"/>
                <w:bCs/>
                <w:iCs/>
                <w:lang w:eastAsia="zh-CN"/>
              </w:rPr>
              <w:t xml:space="preserve">Indicates support of semi-persistent SRS for positioning. </w:t>
            </w:r>
            <w:r w:rsidRPr="0095297E">
              <w:rPr>
                <w:bCs/>
                <w:iCs/>
              </w:rPr>
              <w:t xml:space="preserve">The UE can include this field only if the UE supports </w:t>
            </w:r>
            <w:r w:rsidRPr="0095297E">
              <w:rPr>
                <w:bCs/>
                <w:i/>
              </w:rPr>
              <w:t>srs-PosResources-r16</w:t>
            </w:r>
            <w:r w:rsidRPr="0095297E">
              <w:rPr>
                <w:bCs/>
                <w:iCs/>
              </w:rPr>
              <w:t>. Otherwise, the UE does not include this field. The capability signalling comprises the following parameters:</w:t>
            </w:r>
          </w:p>
          <w:p w14:paraId="50BC2841"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maxNumberSP-SRS-PosResourcesPerBWP-r16</w:t>
            </w:r>
            <w:r w:rsidRPr="0095297E">
              <w:rPr>
                <w:rFonts w:ascii="Arial" w:hAnsi="Arial" w:cs="Arial"/>
                <w:sz w:val="18"/>
                <w:szCs w:val="18"/>
              </w:rPr>
              <w:t xml:space="preserve"> indicates the max number of semi-persistent SRS resources for positioning supported by UE per </w:t>
            </w:r>
            <w:proofErr w:type="gramStart"/>
            <w:r w:rsidRPr="0095297E">
              <w:rPr>
                <w:rFonts w:ascii="Arial" w:hAnsi="Arial" w:cs="Arial"/>
                <w:sz w:val="18"/>
                <w:szCs w:val="18"/>
              </w:rPr>
              <w:t>BWP;</w:t>
            </w:r>
            <w:proofErr w:type="gramEnd"/>
          </w:p>
          <w:p w14:paraId="5D61237F" w14:textId="77777777" w:rsidR="00F60AE8" w:rsidRPr="0095297E" w:rsidRDefault="00F60AE8" w:rsidP="00AE7885">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maxNumberSP-SRS-PosResourcesPerBWP-PerSlot-r16</w:t>
            </w:r>
            <w:r w:rsidRPr="0095297E">
              <w:rPr>
                <w:rFonts w:ascii="Arial" w:hAnsi="Arial" w:cs="Arial"/>
                <w:sz w:val="18"/>
                <w:szCs w:val="18"/>
              </w:rPr>
              <w:t xml:space="preserve"> indicates the max number of semi-persistent SRS resources for positioning supported by UE per BWP per slot</w:t>
            </w:r>
          </w:p>
        </w:tc>
        <w:tc>
          <w:tcPr>
            <w:tcW w:w="709" w:type="dxa"/>
          </w:tcPr>
          <w:p w14:paraId="729BAFD3" w14:textId="77777777" w:rsidR="00F60AE8" w:rsidRPr="0095297E" w:rsidRDefault="00F60AE8" w:rsidP="00AE7885">
            <w:pPr>
              <w:pStyle w:val="TAL"/>
              <w:jc w:val="center"/>
            </w:pPr>
            <w:r w:rsidRPr="0095297E">
              <w:rPr>
                <w:rFonts w:eastAsia="SimSun"/>
                <w:lang w:eastAsia="zh-CN"/>
              </w:rPr>
              <w:t>FS</w:t>
            </w:r>
          </w:p>
        </w:tc>
        <w:tc>
          <w:tcPr>
            <w:tcW w:w="567" w:type="dxa"/>
          </w:tcPr>
          <w:p w14:paraId="59B5390C" w14:textId="77777777" w:rsidR="00F60AE8" w:rsidRPr="0095297E" w:rsidRDefault="00F60AE8" w:rsidP="00AE7885">
            <w:pPr>
              <w:pStyle w:val="TAL"/>
              <w:jc w:val="center"/>
            </w:pPr>
            <w:r w:rsidRPr="0095297E">
              <w:rPr>
                <w:rFonts w:eastAsia="SimSun"/>
                <w:lang w:eastAsia="zh-CN"/>
              </w:rPr>
              <w:t>No</w:t>
            </w:r>
          </w:p>
        </w:tc>
        <w:tc>
          <w:tcPr>
            <w:tcW w:w="709" w:type="dxa"/>
          </w:tcPr>
          <w:p w14:paraId="185A63E5" w14:textId="77777777" w:rsidR="00F60AE8" w:rsidRPr="0095297E" w:rsidRDefault="00F60AE8" w:rsidP="00AE7885">
            <w:pPr>
              <w:pStyle w:val="TAL"/>
              <w:jc w:val="center"/>
            </w:pPr>
            <w:r w:rsidRPr="0095297E">
              <w:rPr>
                <w:bCs/>
                <w:iCs/>
              </w:rPr>
              <w:t>N/A</w:t>
            </w:r>
          </w:p>
        </w:tc>
        <w:tc>
          <w:tcPr>
            <w:tcW w:w="728" w:type="dxa"/>
          </w:tcPr>
          <w:p w14:paraId="5EB6F632" w14:textId="77777777" w:rsidR="00F60AE8" w:rsidRPr="0095297E" w:rsidRDefault="00F60AE8" w:rsidP="00AE7885">
            <w:pPr>
              <w:pStyle w:val="TAL"/>
              <w:jc w:val="center"/>
            </w:pPr>
            <w:r w:rsidRPr="0095297E">
              <w:rPr>
                <w:bCs/>
                <w:iCs/>
              </w:rPr>
              <w:t>N/A</w:t>
            </w:r>
          </w:p>
        </w:tc>
      </w:tr>
      <w:tr w:rsidR="00F60AE8" w:rsidRPr="0095297E" w14:paraId="61477CCF" w14:textId="77777777" w:rsidTr="00AE7885">
        <w:trPr>
          <w:cantSplit/>
          <w:tblHeader/>
        </w:trPr>
        <w:tc>
          <w:tcPr>
            <w:tcW w:w="6917" w:type="dxa"/>
          </w:tcPr>
          <w:p w14:paraId="74CE331D" w14:textId="77777777" w:rsidR="00F60AE8" w:rsidRPr="0095297E" w:rsidRDefault="00F60AE8" w:rsidP="00AE7885">
            <w:pPr>
              <w:pStyle w:val="TAL"/>
              <w:rPr>
                <w:b/>
                <w:i/>
              </w:rPr>
            </w:pPr>
            <w:proofErr w:type="spellStart"/>
            <w:r w:rsidRPr="0095297E">
              <w:rPr>
                <w:b/>
                <w:i/>
              </w:rPr>
              <w:lastRenderedPageBreak/>
              <w:t>supportedSRS</w:t>
            </w:r>
            <w:proofErr w:type="spellEnd"/>
            <w:r w:rsidRPr="0095297E">
              <w:rPr>
                <w:b/>
                <w:i/>
              </w:rPr>
              <w:t>-Resources</w:t>
            </w:r>
          </w:p>
          <w:p w14:paraId="258BDF24" w14:textId="77777777" w:rsidR="00F60AE8" w:rsidRPr="0095297E" w:rsidRDefault="00F60AE8" w:rsidP="00AE7885">
            <w:pPr>
              <w:pStyle w:val="TAL"/>
            </w:pPr>
            <w:r w:rsidRPr="0095297E">
              <w:t>Defines support of SRS resources. The capability signalling comprising indication of:</w:t>
            </w:r>
          </w:p>
          <w:p w14:paraId="01FC2872"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maxNumberAperiodicSRS-PerBWP</w:t>
            </w:r>
            <w:proofErr w:type="spellEnd"/>
            <w:r w:rsidRPr="0095297E">
              <w:rPr>
                <w:rFonts w:ascii="Arial" w:hAnsi="Arial" w:cs="Arial"/>
                <w:sz w:val="18"/>
                <w:szCs w:val="18"/>
              </w:rPr>
              <w:t xml:space="preserve"> indicates supported maximum number of aperiodic SRS resources that can be configured for the UE per each BWP</w:t>
            </w:r>
          </w:p>
          <w:p w14:paraId="41A85204"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maxNumberAperiodicSRS-PerBWP-PerSlot</w:t>
            </w:r>
            <w:proofErr w:type="spellEnd"/>
            <w:r w:rsidRPr="0095297E">
              <w:rPr>
                <w:rFonts w:ascii="Arial" w:hAnsi="Arial" w:cs="Arial"/>
                <w:sz w:val="18"/>
                <w:szCs w:val="18"/>
              </w:rPr>
              <w:t xml:space="preserve"> indicates supported maximum number of aperiodic SRS resources per slot in the BWP</w:t>
            </w:r>
          </w:p>
          <w:p w14:paraId="715F2A8F"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maxNumberPeriodicSRS-PerBWP</w:t>
            </w:r>
            <w:proofErr w:type="spellEnd"/>
            <w:r w:rsidRPr="0095297E">
              <w:rPr>
                <w:rFonts w:ascii="Arial" w:hAnsi="Arial" w:cs="Arial"/>
                <w:sz w:val="18"/>
                <w:szCs w:val="18"/>
              </w:rPr>
              <w:t xml:space="preserve"> indicates supported maximum number of periodic SRS resources per BWP</w:t>
            </w:r>
          </w:p>
          <w:p w14:paraId="6AF0AF40"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maxNumberPeriodicSRS-PerBWP-PerSlot</w:t>
            </w:r>
            <w:proofErr w:type="spellEnd"/>
            <w:r w:rsidRPr="0095297E">
              <w:rPr>
                <w:rFonts w:ascii="Arial" w:hAnsi="Arial" w:cs="Arial"/>
                <w:sz w:val="18"/>
                <w:szCs w:val="18"/>
              </w:rPr>
              <w:t xml:space="preserve"> indicates supported maximum number of periodic SRS resources per slot in the BWP</w:t>
            </w:r>
          </w:p>
          <w:p w14:paraId="2E801B78"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maxNumberSemiPersistentSRS-PerBWP</w:t>
            </w:r>
            <w:proofErr w:type="spellEnd"/>
            <w:r w:rsidRPr="0095297E">
              <w:rPr>
                <w:rFonts w:ascii="Arial" w:hAnsi="Arial" w:cs="Arial"/>
                <w:sz w:val="18"/>
                <w:szCs w:val="18"/>
              </w:rPr>
              <w:t xml:space="preserve"> indicate supported maximum number of semi-persistent SRS resources that can be configured for the UE per each BWP</w:t>
            </w:r>
          </w:p>
          <w:p w14:paraId="03AA8FC2"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maxNumberSemiPersistentSRS-PerBWP-PerSlot</w:t>
            </w:r>
            <w:proofErr w:type="spellEnd"/>
            <w:r w:rsidRPr="0095297E">
              <w:rPr>
                <w:rFonts w:ascii="Arial" w:hAnsi="Arial" w:cs="Arial"/>
                <w:sz w:val="18"/>
                <w:szCs w:val="18"/>
              </w:rPr>
              <w:t xml:space="preserve"> indicates supported maximum number of semi-persistent SRS resources per slot in the BWP</w:t>
            </w:r>
          </w:p>
          <w:p w14:paraId="4159ABB1"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proofErr w:type="spellStart"/>
            <w:r w:rsidRPr="0095297E">
              <w:rPr>
                <w:rFonts w:ascii="Arial" w:hAnsi="Arial" w:cs="Arial"/>
                <w:i/>
                <w:sz w:val="18"/>
                <w:szCs w:val="18"/>
              </w:rPr>
              <w:t>maxNumberSRS</w:t>
            </w:r>
            <w:proofErr w:type="spellEnd"/>
            <w:r w:rsidRPr="0095297E">
              <w:rPr>
                <w:rFonts w:ascii="Arial" w:hAnsi="Arial" w:cs="Arial"/>
                <w:i/>
                <w:sz w:val="18"/>
                <w:szCs w:val="18"/>
              </w:rPr>
              <w:t>-Ports-</w:t>
            </w:r>
            <w:proofErr w:type="spellStart"/>
            <w:r w:rsidRPr="0095297E">
              <w:rPr>
                <w:rFonts w:ascii="Arial" w:hAnsi="Arial" w:cs="Arial"/>
                <w:i/>
                <w:sz w:val="18"/>
                <w:szCs w:val="18"/>
              </w:rPr>
              <w:t>PerResource</w:t>
            </w:r>
            <w:proofErr w:type="spellEnd"/>
            <w:r w:rsidRPr="0095297E">
              <w:rPr>
                <w:rFonts w:ascii="Arial" w:hAnsi="Arial" w:cs="Arial"/>
                <w:sz w:val="18"/>
                <w:szCs w:val="18"/>
              </w:rPr>
              <w:t xml:space="preserve"> indicates supported maximum number of SRS antenna port per each SRS resource.</w:t>
            </w:r>
          </w:p>
          <w:p w14:paraId="281C7134" w14:textId="77777777" w:rsidR="00F60AE8" w:rsidRPr="0095297E" w:rsidRDefault="00F60AE8" w:rsidP="00AE7885">
            <w:pPr>
              <w:pStyle w:val="TAL"/>
            </w:pPr>
            <w:r w:rsidRPr="0095297E">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662FB1CD" w14:textId="77777777" w:rsidR="00F60AE8" w:rsidRPr="0095297E" w:rsidRDefault="00F60AE8" w:rsidP="00AE7885">
            <w:pPr>
              <w:pStyle w:val="TAL"/>
              <w:jc w:val="center"/>
            </w:pPr>
            <w:r w:rsidRPr="0095297E">
              <w:t>FS</w:t>
            </w:r>
          </w:p>
        </w:tc>
        <w:tc>
          <w:tcPr>
            <w:tcW w:w="567" w:type="dxa"/>
          </w:tcPr>
          <w:p w14:paraId="4EC5047A" w14:textId="77777777" w:rsidR="00F60AE8" w:rsidRPr="0095297E" w:rsidRDefault="00F60AE8" w:rsidP="00AE7885">
            <w:pPr>
              <w:pStyle w:val="TAL"/>
              <w:jc w:val="center"/>
            </w:pPr>
            <w:r w:rsidRPr="0095297E">
              <w:t>FD</w:t>
            </w:r>
          </w:p>
        </w:tc>
        <w:tc>
          <w:tcPr>
            <w:tcW w:w="709" w:type="dxa"/>
          </w:tcPr>
          <w:p w14:paraId="77499196" w14:textId="77777777" w:rsidR="00F60AE8" w:rsidRPr="0095297E" w:rsidRDefault="00F60AE8" w:rsidP="00AE7885">
            <w:pPr>
              <w:pStyle w:val="TAL"/>
              <w:jc w:val="center"/>
            </w:pPr>
            <w:r w:rsidRPr="0095297E">
              <w:rPr>
                <w:bCs/>
                <w:iCs/>
              </w:rPr>
              <w:t>N/A</w:t>
            </w:r>
          </w:p>
        </w:tc>
        <w:tc>
          <w:tcPr>
            <w:tcW w:w="728" w:type="dxa"/>
          </w:tcPr>
          <w:p w14:paraId="5C631C74" w14:textId="77777777" w:rsidR="00F60AE8" w:rsidRPr="0095297E" w:rsidRDefault="00F60AE8" w:rsidP="00AE7885">
            <w:pPr>
              <w:pStyle w:val="TAL"/>
              <w:jc w:val="center"/>
            </w:pPr>
            <w:r w:rsidRPr="0095297E">
              <w:rPr>
                <w:bCs/>
                <w:iCs/>
              </w:rPr>
              <w:t>N/A</w:t>
            </w:r>
          </w:p>
        </w:tc>
      </w:tr>
      <w:tr w:rsidR="00F60AE8" w:rsidRPr="0095297E" w14:paraId="601B47D8" w14:textId="77777777" w:rsidTr="00AE7885">
        <w:trPr>
          <w:cantSplit/>
          <w:tblHeader/>
        </w:trPr>
        <w:tc>
          <w:tcPr>
            <w:tcW w:w="6917" w:type="dxa"/>
          </w:tcPr>
          <w:p w14:paraId="0E8BF5E8" w14:textId="77777777" w:rsidR="00F60AE8" w:rsidRPr="0095297E" w:rsidRDefault="00F60AE8" w:rsidP="00AE7885">
            <w:pPr>
              <w:pStyle w:val="TAL"/>
              <w:rPr>
                <w:b/>
                <w:i/>
              </w:rPr>
            </w:pPr>
            <w:r w:rsidRPr="0095297E">
              <w:rPr>
                <w:b/>
                <w:i/>
              </w:rPr>
              <w:t>twoHARQ-ACK-Codebook-type1-r16</w:t>
            </w:r>
          </w:p>
          <w:p w14:paraId="2A657D8E" w14:textId="77777777" w:rsidR="00F60AE8" w:rsidRPr="0095297E" w:rsidRDefault="00F60AE8" w:rsidP="00AE7885">
            <w:pPr>
              <w:pStyle w:val="TAL"/>
              <w:rPr>
                <w:lang w:eastAsia="zh-CN"/>
              </w:rPr>
            </w:pPr>
            <w:r w:rsidRPr="0095297E">
              <w:t xml:space="preserve">Indicates whether the UE supports two HARQ-ACK codebooks with up to one </w:t>
            </w:r>
            <w:proofErr w:type="spellStart"/>
            <w:r w:rsidRPr="0095297E">
              <w:t>subslot</w:t>
            </w:r>
            <w:proofErr w:type="spellEnd"/>
            <w:r w:rsidRPr="0095297E">
              <w:t xml:space="preserve"> based HARQ-ACK codebook (</w:t>
            </w:r>
            <w:proofErr w:type="gramStart"/>
            <w:r w:rsidRPr="0095297E">
              <w:t>i.e.</w:t>
            </w:r>
            <w:proofErr w:type="gramEnd"/>
            <w:r w:rsidRPr="0095297E">
              <w:t xml:space="preserve"> slot-based + slot-based, or slot-based + </w:t>
            </w:r>
            <w:proofErr w:type="spellStart"/>
            <w:r w:rsidRPr="0095297E">
              <w:t>subslot</w:t>
            </w:r>
            <w:proofErr w:type="spellEnd"/>
            <w:r w:rsidRPr="0095297E">
              <w:t xml:space="preserve"> based) simultaneously constructed for supporting HARQ-ACK codebooks with different priorities at a UE. The capability signalling comprises the following parameters</w:t>
            </w:r>
            <w:r w:rsidRPr="0095297E">
              <w:rPr>
                <w:lang w:eastAsia="zh-CN"/>
              </w:rPr>
              <w:t>:</w:t>
            </w:r>
          </w:p>
          <w:p w14:paraId="128E73E0" w14:textId="77777777" w:rsidR="00F60AE8" w:rsidRPr="0095297E" w:rsidRDefault="00F60AE8" w:rsidP="00AE7885">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sub-SlotConfig-NCP-r16</w:t>
            </w:r>
            <w:r w:rsidRPr="0095297E">
              <w:rPr>
                <w:rFonts w:ascii="Arial" w:hAnsi="Arial" w:cs="Arial"/>
                <w:sz w:val="18"/>
                <w:szCs w:val="18"/>
              </w:rPr>
              <w:t xml:space="preserve"> </w:t>
            </w:r>
            <w:r w:rsidRPr="0095297E">
              <w:rPr>
                <w:rFonts w:ascii="Arial" w:hAnsi="Arial"/>
                <w:sz w:val="18"/>
              </w:rPr>
              <w:t xml:space="preserve">indicates the maximum number of actual PUCCH transmissions for HARQ-ACK within a slot for NCP with 2-symbol*7 sub-slot </w:t>
            </w:r>
            <w:proofErr w:type="gramStart"/>
            <w:r w:rsidRPr="0095297E">
              <w:rPr>
                <w:rFonts w:ascii="Arial" w:hAnsi="Arial"/>
                <w:sz w:val="18"/>
              </w:rPr>
              <w:t>configuration;</w:t>
            </w:r>
            <w:proofErr w:type="gramEnd"/>
          </w:p>
          <w:p w14:paraId="7E001031" w14:textId="77777777" w:rsidR="00F60AE8" w:rsidRPr="0095297E" w:rsidRDefault="00F60AE8" w:rsidP="00AE7885">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sub-SlotConfig-ECP-r16</w:t>
            </w:r>
            <w:r w:rsidRPr="0095297E">
              <w:rPr>
                <w:rFonts w:ascii="Arial" w:hAnsi="Arial" w:cs="Arial"/>
                <w:i/>
                <w:sz w:val="18"/>
                <w:szCs w:val="18"/>
                <w:lang w:eastAsia="zh-CN"/>
              </w:rPr>
              <w:t xml:space="preserve"> </w:t>
            </w:r>
            <w:r w:rsidRPr="0095297E">
              <w:rPr>
                <w:rFonts w:ascii="Arial" w:hAnsi="Arial"/>
                <w:sz w:val="18"/>
              </w:rPr>
              <w:t xml:space="preserve">indicates the maximum number of actual PUCCH transmissions for HARQ-ACK within a slot for ECP with 2-symbol*6 sub-slot </w:t>
            </w:r>
            <w:proofErr w:type="gramStart"/>
            <w:r w:rsidRPr="0095297E">
              <w:rPr>
                <w:rFonts w:ascii="Arial" w:hAnsi="Arial"/>
                <w:sz w:val="18"/>
              </w:rPr>
              <w:t>configuration;</w:t>
            </w:r>
            <w:proofErr w:type="gramEnd"/>
          </w:p>
          <w:p w14:paraId="637A345D" w14:textId="77777777" w:rsidR="00F60AE8" w:rsidRPr="0095297E" w:rsidRDefault="00F60AE8" w:rsidP="00AE7885">
            <w:pPr>
              <w:pStyle w:val="TAL"/>
              <w:rPr>
                <w:rFonts w:eastAsia="MS Mincho" w:cs="Arial"/>
                <w:szCs w:val="18"/>
              </w:rPr>
            </w:pPr>
            <w:r w:rsidRPr="0095297E">
              <w:rPr>
                <w:rFonts w:eastAsia="MS Mincho" w:cs="Arial"/>
                <w:szCs w:val="18"/>
              </w:rPr>
              <w:t>For the 7-symbol*2 sub-slot configuration of NCP or the 6-symbol*2 sub-slot configuration of ECP, the value of the maximum number of actual PUCCH transmissions for HARQ-ACK within a slot is {2}.</w:t>
            </w:r>
          </w:p>
          <w:p w14:paraId="6237CAB2" w14:textId="77777777" w:rsidR="00F60AE8" w:rsidRPr="0095297E" w:rsidRDefault="00F60AE8" w:rsidP="00AE7885">
            <w:pPr>
              <w:pStyle w:val="TAL"/>
              <w:rPr>
                <w:rFonts w:eastAsia="MS Mincho" w:cs="Arial"/>
                <w:szCs w:val="18"/>
              </w:rPr>
            </w:pPr>
          </w:p>
          <w:p w14:paraId="1167F29F" w14:textId="77777777" w:rsidR="00F60AE8" w:rsidRPr="0095297E" w:rsidRDefault="00F60AE8" w:rsidP="00AE7885">
            <w:pPr>
              <w:pStyle w:val="TAN"/>
              <w:rPr>
                <w:rFonts w:eastAsia="MS Mincho"/>
              </w:rPr>
            </w:pPr>
            <w:r w:rsidRPr="0095297E">
              <w:rPr>
                <w:rFonts w:eastAsia="MS Mincho"/>
              </w:rPr>
              <w:t>NOTE 1:</w:t>
            </w:r>
            <w:r w:rsidRPr="0095297E">
              <w:rPr>
                <w:rFonts w:eastAsia="MS Mincho"/>
              </w:rPr>
              <w:tab/>
              <w:t>If the UE indicates support of this feature and is simultaneously configured with two slot-based HARQ-ACK codebooks:</w:t>
            </w:r>
          </w:p>
          <w:p w14:paraId="5BD37D13" w14:textId="77777777" w:rsidR="00F60AE8" w:rsidRPr="0095297E" w:rsidRDefault="00F60AE8" w:rsidP="00AE7885">
            <w:pPr>
              <w:pStyle w:val="TAN"/>
              <w:ind w:left="1168" w:hanging="283"/>
              <w:rPr>
                <w:rFonts w:eastAsia="MS Mincho"/>
              </w:rPr>
            </w:pPr>
            <w:r w:rsidRPr="0095297E">
              <w:rPr>
                <w:rFonts w:eastAsia="MS Mincho"/>
              </w:rPr>
              <w:t>-</w:t>
            </w:r>
            <w:r w:rsidRPr="0095297E">
              <w:rPr>
                <w:rFonts w:eastAsia="MS Mincho"/>
              </w:rPr>
              <w:tab/>
              <w:t xml:space="preserve">whether the UE supports two PUCCH of format 0 or 2 in consecutive symbols in the same slot for each HARQ-ACK codebook is subject to the capability reported by </w:t>
            </w:r>
            <w:r w:rsidRPr="0095297E">
              <w:rPr>
                <w:rFonts w:eastAsia="MS Mincho"/>
                <w:i/>
                <w:iCs/>
              </w:rPr>
              <w:t>twoPUCCH-F0-2-ConsecSymbols</w:t>
            </w:r>
            <w:r w:rsidRPr="0095297E">
              <w:rPr>
                <w:rFonts w:eastAsia="MS Mincho"/>
              </w:rPr>
              <w:t>.</w:t>
            </w:r>
          </w:p>
          <w:p w14:paraId="5B722E66" w14:textId="77777777" w:rsidR="00F60AE8" w:rsidRPr="0095297E" w:rsidRDefault="00F60AE8" w:rsidP="00AE7885">
            <w:pPr>
              <w:pStyle w:val="TAN"/>
              <w:ind w:left="1168" w:hanging="283"/>
              <w:rPr>
                <w:rFonts w:eastAsia="MS Mincho"/>
              </w:rPr>
            </w:pPr>
            <w:r w:rsidRPr="0095297E">
              <w:rPr>
                <w:rFonts w:eastAsia="MS Mincho"/>
              </w:rPr>
              <w:t>-</w:t>
            </w:r>
            <w:r w:rsidRPr="0095297E">
              <w:rPr>
                <w:rFonts w:eastAsia="MS Mincho"/>
              </w:rPr>
              <w:tab/>
              <w:t xml:space="preserve">whether the UE supports one PUCCH format 0 or 2 and one PUCCH format 1, 3 or 4 in the same slot for each HARQ-ACK codebook is subject to the capability reported by </w:t>
            </w:r>
            <w:proofErr w:type="spellStart"/>
            <w:r w:rsidRPr="0095297E">
              <w:rPr>
                <w:rFonts w:eastAsia="MS Mincho"/>
                <w:i/>
                <w:iCs/>
              </w:rPr>
              <w:t>onePUCCH-LongAndShortFormat</w:t>
            </w:r>
            <w:proofErr w:type="spellEnd"/>
            <w:r w:rsidRPr="0095297E">
              <w:rPr>
                <w:rFonts w:eastAsia="MS Mincho"/>
              </w:rPr>
              <w:t>.</w:t>
            </w:r>
          </w:p>
          <w:p w14:paraId="466AD97E" w14:textId="77777777" w:rsidR="00F60AE8" w:rsidRPr="0095297E" w:rsidRDefault="00F60AE8" w:rsidP="00AE7885">
            <w:pPr>
              <w:pStyle w:val="TAN"/>
              <w:ind w:left="1168" w:hanging="283"/>
              <w:rPr>
                <w:rFonts w:eastAsia="MS Mincho"/>
              </w:rPr>
            </w:pPr>
            <w:r w:rsidRPr="0095297E">
              <w:rPr>
                <w:rFonts w:eastAsia="MS Mincho"/>
              </w:rPr>
              <w:t>-</w:t>
            </w:r>
            <w:r w:rsidRPr="0095297E">
              <w:rPr>
                <w:rFonts w:eastAsia="MS Mincho"/>
              </w:rPr>
              <w:tab/>
              <w:t xml:space="preserve">whether the UE supports two PUCCH transmissions in the same slot for each HARQ-ACK codebook not covered by </w:t>
            </w:r>
            <w:r w:rsidRPr="0095297E">
              <w:rPr>
                <w:rFonts w:eastAsia="MS Mincho"/>
                <w:i/>
                <w:iCs/>
              </w:rPr>
              <w:t>twoPUCCH-F0-2-ConsecSymbols</w:t>
            </w:r>
            <w:r w:rsidRPr="0095297E">
              <w:rPr>
                <w:rFonts w:eastAsia="MS Mincho"/>
              </w:rPr>
              <w:t xml:space="preserve"> and </w:t>
            </w:r>
            <w:proofErr w:type="spellStart"/>
            <w:r w:rsidRPr="0095297E">
              <w:rPr>
                <w:rFonts w:eastAsia="MS Mincho"/>
                <w:i/>
                <w:iCs/>
              </w:rPr>
              <w:t>onePUCCH-LongAndShortFormat</w:t>
            </w:r>
            <w:proofErr w:type="spellEnd"/>
            <w:r w:rsidRPr="0095297E">
              <w:rPr>
                <w:rFonts w:eastAsia="MS Mincho"/>
              </w:rPr>
              <w:t xml:space="preserve"> is subject to the capability reported by </w:t>
            </w:r>
            <w:proofErr w:type="spellStart"/>
            <w:r w:rsidRPr="0095297E">
              <w:rPr>
                <w:rFonts w:eastAsia="MS Mincho"/>
                <w:i/>
                <w:iCs/>
              </w:rPr>
              <w:t>twoPUCCH-AnyOthersInSlot</w:t>
            </w:r>
            <w:proofErr w:type="spellEnd"/>
            <w:r w:rsidRPr="0095297E">
              <w:rPr>
                <w:rFonts w:eastAsia="MS Mincho"/>
              </w:rPr>
              <w:t>.</w:t>
            </w:r>
          </w:p>
          <w:p w14:paraId="0C2699D5" w14:textId="77777777" w:rsidR="00F60AE8" w:rsidRPr="0095297E" w:rsidRDefault="00F60AE8" w:rsidP="00AE7885">
            <w:pPr>
              <w:pStyle w:val="TAN"/>
              <w:rPr>
                <w:rFonts w:eastAsia="MS Mincho"/>
              </w:rPr>
            </w:pPr>
            <w:r w:rsidRPr="0095297E">
              <w:rPr>
                <w:rFonts w:eastAsia="MS Mincho"/>
              </w:rPr>
              <w:t>NOTE 2:</w:t>
            </w:r>
            <w:r w:rsidRPr="0095297E">
              <w:tab/>
            </w:r>
            <w:r w:rsidRPr="0095297E">
              <w:rPr>
                <w:rFonts w:eastAsia="MS Mincho"/>
              </w:rPr>
              <w:t xml:space="preserve">If a UE reports both </w:t>
            </w:r>
            <w:r w:rsidRPr="0095297E">
              <w:rPr>
                <w:i/>
                <w:iCs/>
              </w:rPr>
              <w:t>multiPUCCH-r16</w:t>
            </w:r>
            <w:r w:rsidRPr="0095297E">
              <w:rPr>
                <w:rFonts w:eastAsia="MS Mincho"/>
              </w:rPr>
              <w:t xml:space="preserve"> and </w:t>
            </w:r>
            <w:r w:rsidRPr="0095297E">
              <w:rPr>
                <w:i/>
                <w:iCs/>
              </w:rPr>
              <w:t>twoHARQ-ACK-Codebook-type1-r16</w:t>
            </w:r>
            <w:r w:rsidRPr="0095297E">
              <w:rPr>
                <w:rFonts w:eastAsia="MS Mincho"/>
              </w:rPr>
              <w:t xml:space="preserve">, it can support two slot-based HARQ-ACK codebooks, and one slot-based and one-sub-slot-based HARQ-ACK codebooks. If a UE reports </w:t>
            </w:r>
            <w:r w:rsidRPr="0095297E">
              <w:rPr>
                <w:i/>
                <w:iCs/>
              </w:rPr>
              <w:t>twoHARQ-ACK-Codebook-type1-r16</w:t>
            </w:r>
            <w:r w:rsidRPr="0095297E">
              <w:rPr>
                <w:i/>
                <w:iCs/>
                <w:lang w:eastAsia="zh-CN"/>
              </w:rPr>
              <w:t xml:space="preserve"> </w:t>
            </w:r>
            <w:r w:rsidRPr="0095297E">
              <w:rPr>
                <w:rFonts w:eastAsia="MS Mincho"/>
              </w:rPr>
              <w:t xml:space="preserve">but </w:t>
            </w:r>
            <w:r w:rsidRPr="0095297E">
              <w:rPr>
                <w:rFonts w:eastAsia="SimSun"/>
                <w:lang w:eastAsia="zh-CN"/>
              </w:rPr>
              <w:t xml:space="preserve">does not report </w:t>
            </w:r>
            <w:r w:rsidRPr="0095297E">
              <w:rPr>
                <w:i/>
                <w:iCs/>
              </w:rPr>
              <w:t>multiPUCCH-r16</w:t>
            </w:r>
            <w:r w:rsidRPr="0095297E">
              <w:rPr>
                <w:rFonts w:eastAsia="MS Mincho"/>
              </w:rPr>
              <w:t>, it can only support two slot-based HARQ-ACK codebooks.</w:t>
            </w:r>
          </w:p>
        </w:tc>
        <w:tc>
          <w:tcPr>
            <w:tcW w:w="709" w:type="dxa"/>
          </w:tcPr>
          <w:p w14:paraId="3FE838CD" w14:textId="77777777" w:rsidR="00F60AE8" w:rsidRPr="0095297E" w:rsidRDefault="00F60AE8" w:rsidP="00AE7885">
            <w:pPr>
              <w:pStyle w:val="TAL"/>
              <w:jc w:val="center"/>
            </w:pPr>
            <w:r w:rsidRPr="0095297E">
              <w:t>FS</w:t>
            </w:r>
          </w:p>
        </w:tc>
        <w:tc>
          <w:tcPr>
            <w:tcW w:w="567" w:type="dxa"/>
          </w:tcPr>
          <w:p w14:paraId="4AD7E1B2" w14:textId="77777777" w:rsidR="00F60AE8" w:rsidRPr="0095297E" w:rsidRDefault="00F60AE8" w:rsidP="00AE7885">
            <w:pPr>
              <w:pStyle w:val="TAL"/>
              <w:jc w:val="center"/>
            </w:pPr>
            <w:r w:rsidRPr="0095297E">
              <w:t>No</w:t>
            </w:r>
          </w:p>
        </w:tc>
        <w:tc>
          <w:tcPr>
            <w:tcW w:w="709" w:type="dxa"/>
          </w:tcPr>
          <w:p w14:paraId="56FA3F9B" w14:textId="77777777" w:rsidR="00F60AE8" w:rsidRPr="0095297E" w:rsidRDefault="00F60AE8" w:rsidP="00AE7885">
            <w:pPr>
              <w:pStyle w:val="TAL"/>
              <w:jc w:val="center"/>
              <w:rPr>
                <w:bCs/>
                <w:iCs/>
              </w:rPr>
            </w:pPr>
            <w:r w:rsidRPr="0095297E">
              <w:rPr>
                <w:bCs/>
                <w:iCs/>
              </w:rPr>
              <w:t>N/A</w:t>
            </w:r>
          </w:p>
        </w:tc>
        <w:tc>
          <w:tcPr>
            <w:tcW w:w="728" w:type="dxa"/>
          </w:tcPr>
          <w:p w14:paraId="59670442" w14:textId="77777777" w:rsidR="00F60AE8" w:rsidRPr="0095297E" w:rsidRDefault="00F60AE8" w:rsidP="00AE7885">
            <w:pPr>
              <w:pStyle w:val="TAL"/>
              <w:jc w:val="center"/>
              <w:rPr>
                <w:bCs/>
                <w:iCs/>
              </w:rPr>
            </w:pPr>
            <w:r w:rsidRPr="0095297E">
              <w:rPr>
                <w:bCs/>
                <w:iCs/>
              </w:rPr>
              <w:t>N/A</w:t>
            </w:r>
          </w:p>
        </w:tc>
      </w:tr>
      <w:tr w:rsidR="00F60AE8" w:rsidRPr="0095297E" w14:paraId="74B1284B" w14:textId="77777777" w:rsidTr="00AE7885">
        <w:trPr>
          <w:cantSplit/>
          <w:tblHeader/>
        </w:trPr>
        <w:tc>
          <w:tcPr>
            <w:tcW w:w="6917" w:type="dxa"/>
          </w:tcPr>
          <w:p w14:paraId="11A00A94" w14:textId="77777777" w:rsidR="00F60AE8" w:rsidRPr="0095297E" w:rsidRDefault="00F60AE8" w:rsidP="00AE7885">
            <w:pPr>
              <w:pStyle w:val="TAL"/>
              <w:rPr>
                <w:b/>
                <w:i/>
              </w:rPr>
            </w:pPr>
            <w:r w:rsidRPr="0095297E">
              <w:rPr>
                <w:b/>
                <w:i/>
              </w:rPr>
              <w:lastRenderedPageBreak/>
              <w:t>twoHARQ-ACK-Codebook-type2-r16</w:t>
            </w:r>
          </w:p>
          <w:p w14:paraId="43C292D4" w14:textId="77777777" w:rsidR="00F60AE8" w:rsidRPr="0095297E" w:rsidRDefault="00F60AE8" w:rsidP="00AE7885">
            <w:pPr>
              <w:pStyle w:val="TAL"/>
              <w:rPr>
                <w:lang w:eastAsia="zh-CN"/>
              </w:rPr>
            </w:pPr>
            <w:r w:rsidRPr="0095297E">
              <w:t xml:space="preserve">Indicates whether the UE supports two </w:t>
            </w:r>
            <w:proofErr w:type="spellStart"/>
            <w:r w:rsidRPr="0095297E">
              <w:t>subslot</w:t>
            </w:r>
            <w:proofErr w:type="spellEnd"/>
            <w:r w:rsidRPr="0095297E">
              <w:t xml:space="preserve"> based HARQ-ACK codebooks simultaneously constructed for supporting HARQ-ACK codebooks with different priorities at a UE. The capability signalling comprises the following parameters</w:t>
            </w:r>
            <w:r w:rsidRPr="0095297E">
              <w:rPr>
                <w:lang w:eastAsia="zh-CN"/>
              </w:rPr>
              <w:t>:</w:t>
            </w:r>
          </w:p>
          <w:p w14:paraId="1A87984C" w14:textId="77777777" w:rsidR="00F60AE8" w:rsidRPr="0095297E" w:rsidRDefault="00F60AE8" w:rsidP="00AE7885">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sub-SlotConfig-NCP-r16</w:t>
            </w:r>
            <w:r w:rsidRPr="0095297E">
              <w:rPr>
                <w:rFonts w:ascii="Arial" w:hAnsi="Arial" w:cs="Arial"/>
                <w:sz w:val="18"/>
                <w:szCs w:val="18"/>
              </w:rPr>
              <w:t xml:space="preserve"> </w:t>
            </w:r>
            <w:r w:rsidRPr="0095297E">
              <w:rPr>
                <w:rFonts w:ascii="Arial" w:hAnsi="Arial"/>
                <w:sz w:val="18"/>
              </w:rPr>
              <w:t xml:space="preserve">indicates the maximum number of actual PUCCH transmissions for HARQ-ACK within a slot for NCP with 2-symbol*7 sub-slot </w:t>
            </w:r>
            <w:proofErr w:type="gramStart"/>
            <w:r w:rsidRPr="0095297E">
              <w:rPr>
                <w:rFonts w:ascii="Arial" w:hAnsi="Arial"/>
                <w:sz w:val="18"/>
              </w:rPr>
              <w:t>configuration;</w:t>
            </w:r>
            <w:proofErr w:type="gramEnd"/>
          </w:p>
          <w:p w14:paraId="5EEA67CF" w14:textId="77777777" w:rsidR="00F60AE8" w:rsidRPr="0095297E" w:rsidRDefault="00F60AE8" w:rsidP="00AE7885">
            <w:pPr>
              <w:pStyle w:val="B1"/>
              <w:spacing w:after="12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sub-SlotConfig-ECP-r16</w:t>
            </w:r>
            <w:r w:rsidRPr="0095297E">
              <w:rPr>
                <w:rFonts w:ascii="Arial" w:hAnsi="Arial" w:cs="Arial"/>
                <w:i/>
                <w:sz w:val="18"/>
                <w:szCs w:val="18"/>
                <w:lang w:eastAsia="zh-CN"/>
              </w:rPr>
              <w:t xml:space="preserve"> </w:t>
            </w:r>
            <w:r w:rsidRPr="0095297E">
              <w:rPr>
                <w:rFonts w:ascii="Arial" w:hAnsi="Arial"/>
                <w:sz w:val="18"/>
              </w:rPr>
              <w:t xml:space="preserve">indicates the maximum number of actual PUCCH transmissions for HARQ-ACK within a slot for ECP with 2-symbol*6 sub-slot </w:t>
            </w:r>
            <w:proofErr w:type="gramStart"/>
            <w:r w:rsidRPr="0095297E">
              <w:rPr>
                <w:rFonts w:ascii="Arial" w:hAnsi="Arial"/>
                <w:sz w:val="18"/>
              </w:rPr>
              <w:t>configuration;</w:t>
            </w:r>
            <w:proofErr w:type="gramEnd"/>
          </w:p>
          <w:p w14:paraId="619D65FC" w14:textId="77777777" w:rsidR="00F60AE8" w:rsidRPr="0095297E" w:rsidRDefault="00F60AE8" w:rsidP="00AE7885">
            <w:pPr>
              <w:pStyle w:val="TAL"/>
              <w:rPr>
                <w:rFonts w:eastAsia="MS Mincho" w:cs="Arial"/>
                <w:szCs w:val="18"/>
              </w:rPr>
            </w:pPr>
            <w:r w:rsidRPr="0095297E">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6E5E6310" w14:textId="77777777" w:rsidR="00F60AE8" w:rsidRPr="0095297E" w:rsidRDefault="00F60AE8" w:rsidP="00AE7885">
            <w:pPr>
              <w:pStyle w:val="TAL"/>
              <w:jc w:val="center"/>
            </w:pPr>
            <w:r w:rsidRPr="0095297E">
              <w:t>FS</w:t>
            </w:r>
          </w:p>
        </w:tc>
        <w:tc>
          <w:tcPr>
            <w:tcW w:w="567" w:type="dxa"/>
          </w:tcPr>
          <w:p w14:paraId="360B59F2" w14:textId="77777777" w:rsidR="00F60AE8" w:rsidRPr="0095297E" w:rsidRDefault="00F60AE8" w:rsidP="00AE7885">
            <w:pPr>
              <w:pStyle w:val="TAL"/>
              <w:jc w:val="center"/>
            </w:pPr>
            <w:r w:rsidRPr="0095297E">
              <w:t>No</w:t>
            </w:r>
          </w:p>
        </w:tc>
        <w:tc>
          <w:tcPr>
            <w:tcW w:w="709" w:type="dxa"/>
          </w:tcPr>
          <w:p w14:paraId="6C865993" w14:textId="77777777" w:rsidR="00F60AE8" w:rsidRPr="0095297E" w:rsidRDefault="00F60AE8" w:rsidP="00AE7885">
            <w:pPr>
              <w:pStyle w:val="TAL"/>
              <w:jc w:val="center"/>
              <w:rPr>
                <w:bCs/>
                <w:iCs/>
              </w:rPr>
            </w:pPr>
            <w:r w:rsidRPr="0095297E">
              <w:rPr>
                <w:bCs/>
                <w:iCs/>
              </w:rPr>
              <w:t>N/A</w:t>
            </w:r>
          </w:p>
        </w:tc>
        <w:tc>
          <w:tcPr>
            <w:tcW w:w="728" w:type="dxa"/>
          </w:tcPr>
          <w:p w14:paraId="7927533C" w14:textId="77777777" w:rsidR="00F60AE8" w:rsidRPr="0095297E" w:rsidRDefault="00F60AE8" w:rsidP="00AE7885">
            <w:pPr>
              <w:pStyle w:val="TAL"/>
              <w:jc w:val="center"/>
              <w:rPr>
                <w:bCs/>
                <w:iCs/>
              </w:rPr>
            </w:pPr>
            <w:r w:rsidRPr="0095297E">
              <w:rPr>
                <w:bCs/>
                <w:iCs/>
              </w:rPr>
              <w:t>N/A</w:t>
            </w:r>
          </w:p>
        </w:tc>
      </w:tr>
      <w:tr w:rsidR="00F60AE8" w:rsidRPr="0095297E" w14:paraId="42C7BE4C" w14:textId="77777777" w:rsidTr="00AE7885">
        <w:trPr>
          <w:cantSplit/>
          <w:tblHeader/>
        </w:trPr>
        <w:tc>
          <w:tcPr>
            <w:tcW w:w="6917" w:type="dxa"/>
          </w:tcPr>
          <w:p w14:paraId="4B63BD0E" w14:textId="77777777" w:rsidR="00F60AE8" w:rsidRPr="0095297E" w:rsidRDefault="00F60AE8" w:rsidP="00AE7885">
            <w:pPr>
              <w:pStyle w:val="TAL"/>
              <w:rPr>
                <w:b/>
                <w:i/>
              </w:rPr>
            </w:pPr>
            <w:proofErr w:type="spellStart"/>
            <w:r w:rsidRPr="0095297E">
              <w:rPr>
                <w:b/>
                <w:i/>
              </w:rPr>
              <w:t>twoPUCCH</w:t>
            </w:r>
            <w:proofErr w:type="spellEnd"/>
            <w:r w:rsidRPr="0095297E">
              <w:rPr>
                <w:b/>
                <w:i/>
              </w:rPr>
              <w:t>-Group</w:t>
            </w:r>
          </w:p>
          <w:p w14:paraId="4C58AD02" w14:textId="77777777" w:rsidR="00F60AE8" w:rsidRPr="0095297E" w:rsidRDefault="00F60AE8" w:rsidP="00AE7885">
            <w:pPr>
              <w:pStyle w:val="TAL"/>
            </w:pPr>
            <w:r w:rsidRPr="0095297E">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95297E">
              <w:t>FR1</w:t>
            </w:r>
            <w:proofErr w:type="gramEnd"/>
            <w:r w:rsidRPr="0095297E">
              <w:t xml:space="preserve"> and another NR PUCCH group is configured in FR2. The UE supports two PUCCH groups with PUCCH on a band X and a band Y if it sets this capability parameter for both band X and band Y</w:t>
            </w:r>
            <w:r w:rsidRPr="0095297E">
              <w:rPr>
                <w:lang w:eastAsia="zh-CN"/>
              </w:rPr>
              <w:t>.</w:t>
            </w:r>
          </w:p>
        </w:tc>
        <w:tc>
          <w:tcPr>
            <w:tcW w:w="709" w:type="dxa"/>
          </w:tcPr>
          <w:p w14:paraId="00F2074A" w14:textId="77777777" w:rsidR="00F60AE8" w:rsidRPr="0095297E" w:rsidRDefault="00F60AE8" w:rsidP="00AE7885">
            <w:pPr>
              <w:pStyle w:val="TAL"/>
              <w:jc w:val="center"/>
            </w:pPr>
            <w:r w:rsidRPr="0095297E">
              <w:t>FS</w:t>
            </w:r>
          </w:p>
        </w:tc>
        <w:tc>
          <w:tcPr>
            <w:tcW w:w="567" w:type="dxa"/>
          </w:tcPr>
          <w:p w14:paraId="600E4207" w14:textId="77777777" w:rsidR="00F60AE8" w:rsidRPr="0095297E" w:rsidRDefault="00F60AE8" w:rsidP="00AE7885">
            <w:pPr>
              <w:pStyle w:val="TAL"/>
              <w:jc w:val="center"/>
            </w:pPr>
            <w:r w:rsidRPr="0095297E">
              <w:t>No</w:t>
            </w:r>
          </w:p>
        </w:tc>
        <w:tc>
          <w:tcPr>
            <w:tcW w:w="709" w:type="dxa"/>
          </w:tcPr>
          <w:p w14:paraId="1E07DD77" w14:textId="77777777" w:rsidR="00F60AE8" w:rsidRPr="0095297E" w:rsidRDefault="00F60AE8" w:rsidP="00AE7885">
            <w:pPr>
              <w:pStyle w:val="TAL"/>
              <w:jc w:val="center"/>
            </w:pPr>
            <w:r w:rsidRPr="0095297E">
              <w:rPr>
                <w:bCs/>
                <w:iCs/>
              </w:rPr>
              <w:t>N/A</w:t>
            </w:r>
          </w:p>
        </w:tc>
        <w:tc>
          <w:tcPr>
            <w:tcW w:w="728" w:type="dxa"/>
          </w:tcPr>
          <w:p w14:paraId="2EC7D1C8" w14:textId="77777777" w:rsidR="00F60AE8" w:rsidRPr="0095297E" w:rsidRDefault="00F60AE8" w:rsidP="00AE7885">
            <w:pPr>
              <w:pStyle w:val="TAL"/>
              <w:jc w:val="center"/>
            </w:pPr>
            <w:r w:rsidRPr="0095297E">
              <w:rPr>
                <w:bCs/>
                <w:iCs/>
              </w:rPr>
              <w:t>N/A</w:t>
            </w:r>
          </w:p>
        </w:tc>
      </w:tr>
      <w:tr w:rsidR="00F60AE8" w:rsidRPr="0095297E" w14:paraId="5DF0450D" w14:textId="77777777" w:rsidTr="00AE7885">
        <w:trPr>
          <w:cantSplit/>
          <w:tblHeader/>
        </w:trPr>
        <w:tc>
          <w:tcPr>
            <w:tcW w:w="6917" w:type="dxa"/>
          </w:tcPr>
          <w:p w14:paraId="03DC3EE2" w14:textId="77777777" w:rsidR="00F60AE8" w:rsidRPr="0095297E" w:rsidRDefault="00F60AE8" w:rsidP="00AE7885">
            <w:pPr>
              <w:pStyle w:val="TAL"/>
              <w:rPr>
                <w:b/>
                <w:i/>
              </w:rPr>
            </w:pPr>
            <w:r w:rsidRPr="0095297E">
              <w:rPr>
                <w:b/>
                <w:i/>
              </w:rPr>
              <w:t>twoPUCCH-Type1-r16</w:t>
            </w:r>
          </w:p>
          <w:p w14:paraId="33650C57" w14:textId="77777777" w:rsidR="00F60AE8" w:rsidRPr="0095297E" w:rsidRDefault="00F60AE8" w:rsidP="00AE7885">
            <w:pPr>
              <w:pStyle w:val="TAL"/>
              <w:rPr>
                <w:b/>
                <w:i/>
              </w:rPr>
            </w:pPr>
            <w:r w:rsidRPr="0095297E">
              <w:t xml:space="preserve">Indicates whether the UE supports two PUCCH of format 0 or 2 in the same </w:t>
            </w:r>
            <w:proofErr w:type="spellStart"/>
            <w:r w:rsidRPr="0095297E">
              <w:t>subslot</w:t>
            </w:r>
            <w:proofErr w:type="spellEnd"/>
            <w:r w:rsidRPr="0095297E">
              <w:t xml:space="preserve"> for a single 7*2-symbol </w:t>
            </w:r>
            <w:proofErr w:type="spellStart"/>
            <w:r w:rsidRPr="0095297E">
              <w:t>subslot</w:t>
            </w:r>
            <w:proofErr w:type="spellEnd"/>
            <w:r w:rsidRPr="0095297E">
              <w:t xml:space="preserve"> based HARQ-ACK codebook.</w:t>
            </w:r>
          </w:p>
        </w:tc>
        <w:tc>
          <w:tcPr>
            <w:tcW w:w="709" w:type="dxa"/>
          </w:tcPr>
          <w:p w14:paraId="46972DD6" w14:textId="77777777" w:rsidR="00F60AE8" w:rsidRPr="0095297E" w:rsidRDefault="00F60AE8" w:rsidP="00AE7885">
            <w:pPr>
              <w:pStyle w:val="TAL"/>
              <w:jc w:val="center"/>
            </w:pPr>
            <w:r w:rsidRPr="0095297E">
              <w:t>FS</w:t>
            </w:r>
          </w:p>
        </w:tc>
        <w:tc>
          <w:tcPr>
            <w:tcW w:w="567" w:type="dxa"/>
          </w:tcPr>
          <w:p w14:paraId="30C6487B" w14:textId="77777777" w:rsidR="00F60AE8" w:rsidRPr="0095297E" w:rsidRDefault="00F60AE8" w:rsidP="00AE7885">
            <w:pPr>
              <w:pStyle w:val="TAL"/>
              <w:jc w:val="center"/>
            </w:pPr>
            <w:r w:rsidRPr="0095297E">
              <w:t>No</w:t>
            </w:r>
          </w:p>
        </w:tc>
        <w:tc>
          <w:tcPr>
            <w:tcW w:w="709" w:type="dxa"/>
          </w:tcPr>
          <w:p w14:paraId="41D75313" w14:textId="77777777" w:rsidR="00F60AE8" w:rsidRPr="0095297E" w:rsidRDefault="00F60AE8" w:rsidP="00AE7885">
            <w:pPr>
              <w:pStyle w:val="TAL"/>
              <w:jc w:val="center"/>
              <w:rPr>
                <w:bCs/>
                <w:iCs/>
              </w:rPr>
            </w:pPr>
            <w:r w:rsidRPr="0095297E">
              <w:rPr>
                <w:bCs/>
                <w:iCs/>
              </w:rPr>
              <w:t>N/A</w:t>
            </w:r>
          </w:p>
        </w:tc>
        <w:tc>
          <w:tcPr>
            <w:tcW w:w="728" w:type="dxa"/>
          </w:tcPr>
          <w:p w14:paraId="7C9AE92C" w14:textId="77777777" w:rsidR="00F60AE8" w:rsidRPr="0095297E" w:rsidRDefault="00F60AE8" w:rsidP="00AE7885">
            <w:pPr>
              <w:pStyle w:val="TAL"/>
              <w:jc w:val="center"/>
              <w:rPr>
                <w:bCs/>
                <w:iCs/>
              </w:rPr>
            </w:pPr>
            <w:r w:rsidRPr="0095297E">
              <w:rPr>
                <w:bCs/>
                <w:iCs/>
              </w:rPr>
              <w:t>N/A</w:t>
            </w:r>
          </w:p>
        </w:tc>
      </w:tr>
      <w:tr w:rsidR="00F60AE8" w:rsidRPr="0095297E" w14:paraId="42F7CF24" w14:textId="77777777" w:rsidTr="00AE7885">
        <w:trPr>
          <w:cantSplit/>
          <w:tblHeader/>
        </w:trPr>
        <w:tc>
          <w:tcPr>
            <w:tcW w:w="6917" w:type="dxa"/>
          </w:tcPr>
          <w:p w14:paraId="6595FE87" w14:textId="77777777" w:rsidR="00F60AE8" w:rsidRPr="0095297E" w:rsidRDefault="00F60AE8" w:rsidP="00AE7885">
            <w:pPr>
              <w:pStyle w:val="TAL"/>
              <w:rPr>
                <w:b/>
                <w:i/>
              </w:rPr>
            </w:pPr>
            <w:r w:rsidRPr="0095297E">
              <w:rPr>
                <w:b/>
                <w:i/>
              </w:rPr>
              <w:t>twoPUCCH-Type2-r16</w:t>
            </w:r>
          </w:p>
          <w:p w14:paraId="46527615" w14:textId="77777777" w:rsidR="00F60AE8" w:rsidRPr="0095297E" w:rsidRDefault="00F60AE8" w:rsidP="00AE7885">
            <w:pPr>
              <w:pStyle w:val="TAL"/>
              <w:rPr>
                <w:b/>
                <w:i/>
              </w:rPr>
            </w:pPr>
            <w:r w:rsidRPr="0095297E">
              <w:t xml:space="preserve">Indicates whether the UE supports two PUCCH of format 0 or 2 in consecutive symbols in the same </w:t>
            </w:r>
            <w:proofErr w:type="spellStart"/>
            <w:r w:rsidRPr="0095297E">
              <w:t>subslot</w:t>
            </w:r>
            <w:proofErr w:type="spellEnd"/>
            <w:r w:rsidRPr="0095297E">
              <w:t xml:space="preserve"> for a single 2*7-symbol </w:t>
            </w:r>
            <w:proofErr w:type="spellStart"/>
            <w:r w:rsidRPr="0095297E">
              <w:t>subslot</w:t>
            </w:r>
            <w:proofErr w:type="spellEnd"/>
            <w:r w:rsidRPr="0095297E">
              <w:t xml:space="preserve"> based HARQ-ACK codebook.</w:t>
            </w:r>
          </w:p>
        </w:tc>
        <w:tc>
          <w:tcPr>
            <w:tcW w:w="709" w:type="dxa"/>
          </w:tcPr>
          <w:p w14:paraId="6488D2D4" w14:textId="77777777" w:rsidR="00F60AE8" w:rsidRPr="0095297E" w:rsidRDefault="00F60AE8" w:rsidP="00AE7885">
            <w:pPr>
              <w:pStyle w:val="TAL"/>
              <w:jc w:val="center"/>
            </w:pPr>
            <w:r w:rsidRPr="0095297E">
              <w:t>FS</w:t>
            </w:r>
          </w:p>
        </w:tc>
        <w:tc>
          <w:tcPr>
            <w:tcW w:w="567" w:type="dxa"/>
          </w:tcPr>
          <w:p w14:paraId="700CE8A1" w14:textId="77777777" w:rsidR="00F60AE8" w:rsidRPr="0095297E" w:rsidRDefault="00F60AE8" w:rsidP="00AE7885">
            <w:pPr>
              <w:pStyle w:val="TAL"/>
              <w:jc w:val="center"/>
            </w:pPr>
            <w:r w:rsidRPr="0095297E">
              <w:t>No</w:t>
            </w:r>
          </w:p>
        </w:tc>
        <w:tc>
          <w:tcPr>
            <w:tcW w:w="709" w:type="dxa"/>
          </w:tcPr>
          <w:p w14:paraId="3A454B9E" w14:textId="77777777" w:rsidR="00F60AE8" w:rsidRPr="0095297E" w:rsidRDefault="00F60AE8" w:rsidP="00AE7885">
            <w:pPr>
              <w:pStyle w:val="TAL"/>
              <w:jc w:val="center"/>
              <w:rPr>
                <w:bCs/>
                <w:iCs/>
              </w:rPr>
            </w:pPr>
            <w:r w:rsidRPr="0095297E">
              <w:rPr>
                <w:bCs/>
                <w:iCs/>
              </w:rPr>
              <w:t>N/A</w:t>
            </w:r>
          </w:p>
        </w:tc>
        <w:tc>
          <w:tcPr>
            <w:tcW w:w="728" w:type="dxa"/>
          </w:tcPr>
          <w:p w14:paraId="0F72D23B" w14:textId="77777777" w:rsidR="00F60AE8" w:rsidRPr="0095297E" w:rsidRDefault="00F60AE8" w:rsidP="00AE7885">
            <w:pPr>
              <w:pStyle w:val="TAL"/>
              <w:jc w:val="center"/>
              <w:rPr>
                <w:bCs/>
                <w:iCs/>
              </w:rPr>
            </w:pPr>
            <w:r w:rsidRPr="0095297E">
              <w:rPr>
                <w:bCs/>
                <w:iCs/>
              </w:rPr>
              <w:t>N/A</w:t>
            </w:r>
          </w:p>
        </w:tc>
      </w:tr>
      <w:tr w:rsidR="00F60AE8" w:rsidRPr="0095297E" w14:paraId="04C46864" w14:textId="77777777" w:rsidTr="00AE7885">
        <w:trPr>
          <w:cantSplit/>
          <w:tblHeader/>
        </w:trPr>
        <w:tc>
          <w:tcPr>
            <w:tcW w:w="6917" w:type="dxa"/>
          </w:tcPr>
          <w:p w14:paraId="37D26A46" w14:textId="77777777" w:rsidR="00F60AE8" w:rsidRPr="0095297E" w:rsidRDefault="00F60AE8" w:rsidP="00AE7885">
            <w:pPr>
              <w:pStyle w:val="TAL"/>
              <w:rPr>
                <w:b/>
                <w:i/>
              </w:rPr>
            </w:pPr>
            <w:r w:rsidRPr="0095297E">
              <w:rPr>
                <w:b/>
                <w:i/>
              </w:rPr>
              <w:t>twoPUCCH-Type3-r16</w:t>
            </w:r>
          </w:p>
          <w:p w14:paraId="1E43E33D" w14:textId="77777777" w:rsidR="00F60AE8" w:rsidRPr="0095297E" w:rsidRDefault="00F60AE8" w:rsidP="00AE7885">
            <w:pPr>
              <w:pStyle w:val="TAL"/>
              <w:rPr>
                <w:b/>
                <w:i/>
              </w:rPr>
            </w:pPr>
            <w:r w:rsidRPr="0095297E">
              <w:t xml:space="preserve">Indicates whether the UE supports one PUCCH format 0 or 2 and one PUCCH format 1, 3 or 4 in the same </w:t>
            </w:r>
            <w:proofErr w:type="spellStart"/>
            <w:r w:rsidRPr="0095297E">
              <w:t>subslot</w:t>
            </w:r>
            <w:proofErr w:type="spellEnd"/>
            <w:r w:rsidRPr="0095297E">
              <w:t xml:space="preserve"> for a single 2*7-symbol HARQ-ACK codebook.</w:t>
            </w:r>
          </w:p>
        </w:tc>
        <w:tc>
          <w:tcPr>
            <w:tcW w:w="709" w:type="dxa"/>
          </w:tcPr>
          <w:p w14:paraId="2D714C8A" w14:textId="77777777" w:rsidR="00F60AE8" w:rsidRPr="0095297E" w:rsidRDefault="00F60AE8" w:rsidP="00AE7885">
            <w:pPr>
              <w:pStyle w:val="TAL"/>
              <w:jc w:val="center"/>
            </w:pPr>
            <w:r w:rsidRPr="0095297E">
              <w:t>FS</w:t>
            </w:r>
          </w:p>
        </w:tc>
        <w:tc>
          <w:tcPr>
            <w:tcW w:w="567" w:type="dxa"/>
          </w:tcPr>
          <w:p w14:paraId="6E921881" w14:textId="77777777" w:rsidR="00F60AE8" w:rsidRPr="0095297E" w:rsidRDefault="00F60AE8" w:rsidP="00AE7885">
            <w:pPr>
              <w:pStyle w:val="TAL"/>
              <w:jc w:val="center"/>
            </w:pPr>
            <w:r w:rsidRPr="0095297E">
              <w:t>No</w:t>
            </w:r>
          </w:p>
        </w:tc>
        <w:tc>
          <w:tcPr>
            <w:tcW w:w="709" w:type="dxa"/>
          </w:tcPr>
          <w:p w14:paraId="75C30CEA" w14:textId="77777777" w:rsidR="00F60AE8" w:rsidRPr="0095297E" w:rsidRDefault="00F60AE8" w:rsidP="00AE7885">
            <w:pPr>
              <w:pStyle w:val="TAL"/>
              <w:jc w:val="center"/>
              <w:rPr>
                <w:bCs/>
                <w:iCs/>
              </w:rPr>
            </w:pPr>
            <w:r w:rsidRPr="0095297E">
              <w:rPr>
                <w:bCs/>
                <w:iCs/>
              </w:rPr>
              <w:t>N/A</w:t>
            </w:r>
          </w:p>
        </w:tc>
        <w:tc>
          <w:tcPr>
            <w:tcW w:w="728" w:type="dxa"/>
          </w:tcPr>
          <w:p w14:paraId="56D3572E" w14:textId="77777777" w:rsidR="00F60AE8" w:rsidRPr="0095297E" w:rsidRDefault="00F60AE8" w:rsidP="00AE7885">
            <w:pPr>
              <w:pStyle w:val="TAL"/>
              <w:jc w:val="center"/>
              <w:rPr>
                <w:bCs/>
                <w:iCs/>
              </w:rPr>
            </w:pPr>
            <w:r w:rsidRPr="0095297E">
              <w:rPr>
                <w:bCs/>
                <w:iCs/>
              </w:rPr>
              <w:t>N/A</w:t>
            </w:r>
          </w:p>
        </w:tc>
      </w:tr>
      <w:tr w:rsidR="00F60AE8" w:rsidRPr="0095297E" w14:paraId="45EE9F1E" w14:textId="77777777" w:rsidTr="00AE7885">
        <w:trPr>
          <w:cantSplit/>
          <w:tblHeader/>
        </w:trPr>
        <w:tc>
          <w:tcPr>
            <w:tcW w:w="6917" w:type="dxa"/>
          </w:tcPr>
          <w:p w14:paraId="7DE56E49" w14:textId="77777777" w:rsidR="00F60AE8" w:rsidRPr="0095297E" w:rsidRDefault="00F60AE8" w:rsidP="00AE7885">
            <w:pPr>
              <w:pStyle w:val="TAL"/>
              <w:rPr>
                <w:b/>
                <w:i/>
              </w:rPr>
            </w:pPr>
            <w:r w:rsidRPr="0095297E">
              <w:rPr>
                <w:b/>
                <w:i/>
              </w:rPr>
              <w:t>twoPUCCH-Type4-r16</w:t>
            </w:r>
          </w:p>
          <w:p w14:paraId="65C4DBEE" w14:textId="77777777" w:rsidR="00F60AE8" w:rsidRPr="0095297E" w:rsidRDefault="00F60AE8" w:rsidP="00AE7885">
            <w:pPr>
              <w:pStyle w:val="TAL"/>
              <w:rPr>
                <w:b/>
                <w:i/>
              </w:rPr>
            </w:pPr>
            <w:r w:rsidRPr="0095297E">
              <w:t xml:space="preserve">Indicates whether the UE supports two PUCCH transmissions in the same </w:t>
            </w:r>
            <w:proofErr w:type="spellStart"/>
            <w:r w:rsidRPr="0095297E">
              <w:t>subslot</w:t>
            </w:r>
            <w:proofErr w:type="spellEnd"/>
            <w:r w:rsidRPr="0095297E">
              <w:t xml:space="preserve"> for a single 2*7-symbol HARQ-ACK codebook which are not covered by </w:t>
            </w:r>
            <w:r w:rsidRPr="0095297E">
              <w:rPr>
                <w:i/>
              </w:rPr>
              <w:t>twoPUCCH-Type2-r16</w:t>
            </w:r>
            <w:r w:rsidRPr="0095297E">
              <w:t xml:space="preserve"> and </w:t>
            </w:r>
            <w:r w:rsidRPr="0095297E">
              <w:rPr>
                <w:i/>
              </w:rPr>
              <w:t>twoPUCCH-Type3-r16</w:t>
            </w:r>
            <w:r w:rsidRPr="0095297E">
              <w:t>.</w:t>
            </w:r>
          </w:p>
        </w:tc>
        <w:tc>
          <w:tcPr>
            <w:tcW w:w="709" w:type="dxa"/>
          </w:tcPr>
          <w:p w14:paraId="4C362B94" w14:textId="77777777" w:rsidR="00F60AE8" w:rsidRPr="0095297E" w:rsidRDefault="00F60AE8" w:rsidP="00AE7885">
            <w:pPr>
              <w:pStyle w:val="TAL"/>
              <w:jc w:val="center"/>
            </w:pPr>
            <w:r w:rsidRPr="0095297E">
              <w:t>FS</w:t>
            </w:r>
          </w:p>
        </w:tc>
        <w:tc>
          <w:tcPr>
            <w:tcW w:w="567" w:type="dxa"/>
          </w:tcPr>
          <w:p w14:paraId="553298BE" w14:textId="77777777" w:rsidR="00F60AE8" w:rsidRPr="0095297E" w:rsidRDefault="00F60AE8" w:rsidP="00AE7885">
            <w:pPr>
              <w:pStyle w:val="TAL"/>
              <w:jc w:val="center"/>
            </w:pPr>
            <w:r w:rsidRPr="0095297E">
              <w:t>No</w:t>
            </w:r>
          </w:p>
        </w:tc>
        <w:tc>
          <w:tcPr>
            <w:tcW w:w="709" w:type="dxa"/>
          </w:tcPr>
          <w:p w14:paraId="111A91E9" w14:textId="77777777" w:rsidR="00F60AE8" w:rsidRPr="0095297E" w:rsidRDefault="00F60AE8" w:rsidP="00AE7885">
            <w:pPr>
              <w:pStyle w:val="TAL"/>
              <w:jc w:val="center"/>
              <w:rPr>
                <w:bCs/>
                <w:iCs/>
              </w:rPr>
            </w:pPr>
            <w:r w:rsidRPr="0095297E">
              <w:rPr>
                <w:bCs/>
                <w:iCs/>
              </w:rPr>
              <w:t>N/A</w:t>
            </w:r>
          </w:p>
        </w:tc>
        <w:tc>
          <w:tcPr>
            <w:tcW w:w="728" w:type="dxa"/>
          </w:tcPr>
          <w:p w14:paraId="435C45CD" w14:textId="77777777" w:rsidR="00F60AE8" w:rsidRPr="0095297E" w:rsidRDefault="00F60AE8" w:rsidP="00AE7885">
            <w:pPr>
              <w:pStyle w:val="TAL"/>
              <w:jc w:val="center"/>
              <w:rPr>
                <w:bCs/>
                <w:iCs/>
              </w:rPr>
            </w:pPr>
            <w:r w:rsidRPr="0095297E">
              <w:rPr>
                <w:bCs/>
                <w:iCs/>
              </w:rPr>
              <w:t>N/A</w:t>
            </w:r>
          </w:p>
        </w:tc>
      </w:tr>
      <w:tr w:rsidR="00F60AE8" w:rsidRPr="0095297E" w14:paraId="4E1C46A5" w14:textId="77777777" w:rsidTr="00AE7885">
        <w:trPr>
          <w:cantSplit/>
          <w:tblHeader/>
        </w:trPr>
        <w:tc>
          <w:tcPr>
            <w:tcW w:w="6917" w:type="dxa"/>
          </w:tcPr>
          <w:p w14:paraId="6E5B0CF9" w14:textId="77777777" w:rsidR="00F60AE8" w:rsidRPr="0095297E" w:rsidRDefault="00F60AE8" w:rsidP="00AE7885">
            <w:pPr>
              <w:pStyle w:val="TAL"/>
              <w:rPr>
                <w:b/>
                <w:i/>
              </w:rPr>
            </w:pPr>
            <w:r w:rsidRPr="0095297E">
              <w:rPr>
                <w:b/>
                <w:i/>
              </w:rPr>
              <w:t>twoPUCCH-Type5-r16</w:t>
            </w:r>
          </w:p>
          <w:p w14:paraId="360DACCF" w14:textId="77777777" w:rsidR="00F60AE8" w:rsidRPr="0095297E" w:rsidRDefault="00F60AE8" w:rsidP="00AE7885">
            <w:pPr>
              <w:pStyle w:val="TAL"/>
              <w:rPr>
                <w:b/>
                <w:i/>
              </w:rPr>
            </w:pPr>
            <w:r w:rsidRPr="0095297E">
              <w:t xml:space="preserve">Indicates whether the UE supports two PUCCH of format 0 or 2 for two HARQ-ACK codebooks with one 7*2-symbol </w:t>
            </w:r>
            <w:proofErr w:type="spellStart"/>
            <w:r w:rsidRPr="0095297E">
              <w:t>subslot</w:t>
            </w:r>
            <w:proofErr w:type="spellEnd"/>
            <w:r w:rsidRPr="0095297E">
              <w:t xml:space="preserve"> based HARQ-ACK codebook and one slot based HARQ-ACK codebook.</w:t>
            </w:r>
          </w:p>
        </w:tc>
        <w:tc>
          <w:tcPr>
            <w:tcW w:w="709" w:type="dxa"/>
          </w:tcPr>
          <w:p w14:paraId="45AB60E2" w14:textId="77777777" w:rsidR="00F60AE8" w:rsidRPr="0095297E" w:rsidRDefault="00F60AE8" w:rsidP="00AE7885">
            <w:pPr>
              <w:pStyle w:val="TAL"/>
              <w:jc w:val="center"/>
            </w:pPr>
            <w:r w:rsidRPr="0095297E">
              <w:t>FS</w:t>
            </w:r>
          </w:p>
        </w:tc>
        <w:tc>
          <w:tcPr>
            <w:tcW w:w="567" w:type="dxa"/>
          </w:tcPr>
          <w:p w14:paraId="5AB09637" w14:textId="77777777" w:rsidR="00F60AE8" w:rsidRPr="0095297E" w:rsidRDefault="00F60AE8" w:rsidP="00AE7885">
            <w:pPr>
              <w:pStyle w:val="TAL"/>
              <w:jc w:val="center"/>
            </w:pPr>
            <w:r w:rsidRPr="0095297E">
              <w:t>No</w:t>
            </w:r>
          </w:p>
        </w:tc>
        <w:tc>
          <w:tcPr>
            <w:tcW w:w="709" w:type="dxa"/>
          </w:tcPr>
          <w:p w14:paraId="437FAD32" w14:textId="77777777" w:rsidR="00F60AE8" w:rsidRPr="0095297E" w:rsidRDefault="00F60AE8" w:rsidP="00AE7885">
            <w:pPr>
              <w:pStyle w:val="TAL"/>
              <w:jc w:val="center"/>
              <w:rPr>
                <w:bCs/>
                <w:iCs/>
              </w:rPr>
            </w:pPr>
            <w:r w:rsidRPr="0095297E">
              <w:rPr>
                <w:bCs/>
                <w:iCs/>
              </w:rPr>
              <w:t>N/A</w:t>
            </w:r>
          </w:p>
        </w:tc>
        <w:tc>
          <w:tcPr>
            <w:tcW w:w="728" w:type="dxa"/>
          </w:tcPr>
          <w:p w14:paraId="1424429D" w14:textId="77777777" w:rsidR="00F60AE8" w:rsidRPr="0095297E" w:rsidRDefault="00F60AE8" w:rsidP="00AE7885">
            <w:pPr>
              <w:pStyle w:val="TAL"/>
              <w:jc w:val="center"/>
              <w:rPr>
                <w:bCs/>
                <w:iCs/>
              </w:rPr>
            </w:pPr>
            <w:r w:rsidRPr="0095297E">
              <w:rPr>
                <w:bCs/>
                <w:iCs/>
              </w:rPr>
              <w:t>N/A</w:t>
            </w:r>
          </w:p>
        </w:tc>
      </w:tr>
      <w:tr w:rsidR="00F60AE8" w:rsidRPr="0095297E" w14:paraId="1CA56AD7" w14:textId="77777777" w:rsidTr="00AE7885">
        <w:trPr>
          <w:cantSplit/>
          <w:tblHeader/>
        </w:trPr>
        <w:tc>
          <w:tcPr>
            <w:tcW w:w="6917" w:type="dxa"/>
          </w:tcPr>
          <w:p w14:paraId="2DCEF7F7" w14:textId="77777777" w:rsidR="00F60AE8" w:rsidRPr="0095297E" w:rsidRDefault="00F60AE8" w:rsidP="00AE7885">
            <w:pPr>
              <w:pStyle w:val="TAL"/>
              <w:rPr>
                <w:b/>
                <w:i/>
              </w:rPr>
            </w:pPr>
            <w:r w:rsidRPr="0095297E">
              <w:rPr>
                <w:b/>
                <w:i/>
              </w:rPr>
              <w:t>twoPUCCH-Type6-r16</w:t>
            </w:r>
          </w:p>
          <w:p w14:paraId="780B9844" w14:textId="77777777" w:rsidR="00F60AE8" w:rsidRPr="0095297E" w:rsidRDefault="00F60AE8" w:rsidP="00AE7885">
            <w:pPr>
              <w:pStyle w:val="TAL"/>
              <w:rPr>
                <w:b/>
                <w:i/>
              </w:rPr>
            </w:pPr>
            <w:r w:rsidRPr="0095297E">
              <w:t xml:space="preserve">Indicates whether the UE supports two PUCCH of format 0 or 2 in consecutive symbols in the same </w:t>
            </w:r>
            <w:proofErr w:type="spellStart"/>
            <w:r w:rsidRPr="0095297E">
              <w:t>subslot</w:t>
            </w:r>
            <w:proofErr w:type="spellEnd"/>
            <w:r w:rsidRPr="0095297E">
              <w:t xml:space="preserve"> for two HARQ-ACK codebooks with one 2*7-symbol </w:t>
            </w:r>
            <w:proofErr w:type="spellStart"/>
            <w:r w:rsidRPr="0095297E">
              <w:t>subslot</w:t>
            </w:r>
            <w:proofErr w:type="spellEnd"/>
            <w:r w:rsidRPr="0095297E">
              <w:t xml:space="preserve"> based HARQ-ACK codebook and one slot based HARQ-ACK codebook.</w:t>
            </w:r>
          </w:p>
        </w:tc>
        <w:tc>
          <w:tcPr>
            <w:tcW w:w="709" w:type="dxa"/>
          </w:tcPr>
          <w:p w14:paraId="6FDD6B3A" w14:textId="77777777" w:rsidR="00F60AE8" w:rsidRPr="0095297E" w:rsidRDefault="00F60AE8" w:rsidP="00AE7885">
            <w:pPr>
              <w:pStyle w:val="TAL"/>
              <w:jc w:val="center"/>
            </w:pPr>
            <w:r w:rsidRPr="0095297E">
              <w:t>FS</w:t>
            </w:r>
          </w:p>
        </w:tc>
        <w:tc>
          <w:tcPr>
            <w:tcW w:w="567" w:type="dxa"/>
          </w:tcPr>
          <w:p w14:paraId="1C677A19" w14:textId="77777777" w:rsidR="00F60AE8" w:rsidRPr="0095297E" w:rsidRDefault="00F60AE8" w:rsidP="00AE7885">
            <w:pPr>
              <w:pStyle w:val="TAL"/>
              <w:jc w:val="center"/>
            </w:pPr>
            <w:r w:rsidRPr="0095297E">
              <w:t>No</w:t>
            </w:r>
          </w:p>
        </w:tc>
        <w:tc>
          <w:tcPr>
            <w:tcW w:w="709" w:type="dxa"/>
          </w:tcPr>
          <w:p w14:paraId="48C3C575" w14:textId="77777777" w:rsidR="00F60AE8" w:rsidRPr="0095297E" w:rsidRDefault="00F60AE8" w:rsidP="00AE7885">
            <w:pPr>
              <w:pStyle w:val="TAL"/>
              <w:jc w:val="center"/>
              <w:rPr>
                <w:bCs/>
                <w:iCs/>
              </w:rPr>
            </w:pPr>
            <w:r w:rsidRPr="0095297E">
              <w:rPr>
                <w:bCs/>
                <w:iCs/>
              </w:rPr>
              <w:t>N/A</w:t>
            </w:r>
          </w:p>
        </w:tc>
        <w:tc>
          <w:tcPr>
            <w:tcW w:w="728" w:type="dxa"/>
          </w:tcPr>
          <w:p w14:paraId="197AF212" w14:textId="77777777" w:rsidR="00F60AE8" w:rsidRPr="0095297E" w:rsidRDefault="00F60AE8" w:rsidP="00AE7885">
            <w:pPr>
              <w:pStyle w:val="TAL"/>
              <w:jc w:val="center"/>
              <w:rPr>
                <w:bCs/>
                <w:iCs/>
              </w:rPr>
            </w:pPr>
            <w:r w:rsidRPr="0095297E">
              <w:rPr>
                <w:bCs/>
                <w:iCs/>
              </w:rPr>
              <w:t>N/A</w:t>
            </w:r>
          </w:p>
        </w:tc>
      </w:tr>
      <w:tr w:rsidR="00F60AE8" w:rsidRPr="0095297E" w14:paraId="551CCC47" w14:textId="77777777" w:rsidTr="00AE7885">
        <w:trPr>
          <w:cantSplit/>
          <w:tblHeader/>
        </w:trPr>
        <w:tc>
          <w:tcPr>
            <w:tcW w:w="6917" w:type="dxa"/>
          </w:tcPr>
          <w:p w14:paraId="11008CD4" w14:textId="77777777" w:rsidR="00F60AE8" w:rsidRPr="0095297E" w:rsidRDefault="00F60AE8" w:rsidP="00AE7885">
            <w:pPr>
              <w:pStyle w:val="TAL"/>
              <w:rPr>
                <w:b/>
                <w:i/>
              </w:rPr>
            </w:pPr>
            <w:r w:rsidRPr="0095297E">
              <w:rPr>
                <w:b/>
                <w:i/>
              </w:rPr>
              <w:t>twoPUCCH-Type7-r16</w:t>
            </w:r>
          </w:p>
          <w:p w14:paraId="5D2768DF" w14:textId="77777777" w:rsidR="00F60AE8" w:rsidRPr="0095297E" w:rsidRDefault="00F60AE8" w:rsidP="00AE7885">
            <w:pPr>
              <w:pStyle w:val="TAL"/>
              <w:rPr>
                <w:b/>
                <w:i/>
              </w:rPr>
            </w:pPr>
            <w:r w:rsidRPr="0095297E">
              <w:t xml:space="preserve">Indicates whether the UE supports two PUCCH of format 0 or 2 in consecutive symbols in the same </w:t>
            </w:r>
            <w:proofErr w:type="spellStart"/>
            <w:r w:rsidRPr="0095297E">
              <w:t>subslot</w:t>
            </w:r>
            <w:proofErr w:type="spellEnd"/>
            <w:r w:rsidRPr="0095297E">
              <w:t xml:space="preserve"> for two </w:t>
            </w:r>
            <w:proofErr w:type="spellStart"/>
            <w:r w:rsidRPr="0095297E">
              <w:t>subslot</w:t>
            </w:r>
            <w:proofErr w:type="spellEnd"/>
            <w:r w:rsidRPr="0095297E">
              <w:t xml:space="preserve"> based HARQ-ACK codebooks.</w:t>
            </w:r>
          </w:p>
        </w:tc>
        <w:tc>
          <w:tcPr>
            <w:tcW w:w="709" w:type="dxa"/>
          </w:tcPr>
          <w:p w14:paraId="4BEF1445" w14:textId="77777777" w:rsidR="00F60AE8" w:rsidRPr="0095297E" w:rsidRDefault="00F60AE8" w:rsidP="00AE7885">
            <w:pPr>
              <w:pStyle w:val="TAL"/>
              <w:jc w:val="center"/>
            </w:pPr>
            <w:r w:rsidRPr="0095297E">
              <w:t>FS</w:t>
            </w:r>
          </w:p>
        </w:tc>
        <w:tc>
          <w:tcPr>
            <w:tcW w:w="567" w:type="dxa"/>
          </w:tcPr>
          <w:p w14:paraId="2DE96C11" w14:textId="77777777" w:rsidR="00F60AE8" w:rsidRPr="0095297E" w:rsidRDefault="00F60AE8" w:rsidP="00AE7885">
            <w:pPr>
              <w:pStyle w:val="TAL"/>
              <w:jc w:val="center"/>
            </w:pPr>
            <w:r w:rsidRPr="0095297E">
              <w:t>No</w:t>
            </w:r>
          </w:p>
        </w:tc>
        <w:tc>
          <w:tcPr>
            <w:tcW w:w="709" w:type="dxa"/>
          </w:tcPr>
          <w:p w14:paraId="6EE38936" w14:textId="77777777" w:rsidR="00F60AE8" w:rsidRPr="0095297E" w:rsidRDefault="00F60AE8" w:rsidP="00AE7885">
            <w:pPr>
              <w:pStyle w:val="TAL"/>
              <w:jc w:val="center"/>
              <w:rPr>
                <w:bCs/>
                <w:iCs/>
              </w:rPr>
            </w:pPr>
            <w:r w:rsidRPr="0095297E">
              <w:rPr>
                <w:bCs/>
                <w:iCs/>
              </w:rPr>
              <w:t>N/A</w:t>
            </w:r>
          </w:p>
        </w:tc>
        <w:tc>
          <w:tcPr>
            <w:tcW w:w="728" w:type="dxa"/>
          </w:tcPr>
          <w:p w14:paraId="2A13CFEF" w14:textId="77777777" w:rsidR="00F60AE8" w:rsidRPr="0095297E" w:rsidRDefault="00F60AE8" w:rsidP="00AE7885">
            <w:pPr>
              <w:pStyle w:val="TAL"/>
              <w:jc w:val="center"/>
              <w:rPr>
                <w:bCs/>
                <w:iCs/>
              </w:rPr>
            </w:pPr>
            <w:r w:rsidRPr="0095297E">
              <w:rPr>
                <w:bCs/>
                <w:iCs/>
              </w:rPr>
              <w:t>N/A</w:t>
            </w:r>
          </w:p>
        </w:tc>
      </w:tr>
      <w:tr w:rsidR="00F60AE8" w:rsidRPr="0095297E" w14:paraId="46811C31" w14:textId="77777777" w:rsidTr="00AE7885">
        <w:trPr>
          <w:cantSplit/>
          <w:tblHeader/>
        </w:trPr>
        <w:tc>
          <w:tcPr>
            <w:tcW w:w="6917" w:type="dxa"/>
          </w:tcPr>
          <w:p w14:paraId="4CD5B26F" w14:textId="77777777" w:rsidR="00F60AE8" w:rsidRPr="0095297E" w:rsidRDefault="00F60AE8" w:rsidP="00AE7885">
            <w:pPr>
              <w:pStyle w:val="TAL"/>
              <w:rPr>
                <w:b/>
                <w:i/>
              </w:rPr>
            </w:pPr>
            <w:r w:rsidRPr="0095297E">
              <w:rPr>
                <w:b/>
                <w:i/>
              </w:rPr>
              <w:t>twoPUCCH-Type8-r16</w:t>
            </w:r>
          </w:p>
          <w:p w14:paraId="3D2B22B8" w14:textId="77777777" w:rsidR="00F60AE8" w:rsidRPr="0095297E" w:rsidRDefault="00F60AE8" w:rsidP="00AE7885">
            <w:pPr>
              <w:pStyle w:val="TAL"/>
              <w:rPr>
                <w:b/>
                <w:i/>
              </w:rPr>
            </w:pPr>
            <w:r w:rsidRPr="0095297E">
              <w:t xml:space="preserve">Indicates whether the UE supports one PUCCH format 0 or 2 and one PUCCH format 1, 3 or 4 in the same </w:t>
            </w:r>
            <w:proofErr w:type="spellStart"/>
            <w:r w:rsidRPr="0095297E">
              <w:t>subslot</w:t>
            </w:r>
            <w:proofErr w:type="spellEnd"/>
            <w:r w:rsidRPr="0095297E">
              <w:t xml:space="preserve"> for two HARQ-ACK codebooks with one 2*7-symbol </w:t>
            </w:r>
            <w:proofErr w:type="spellStart"/>
            <w:r w:rsidRPr="0095297E">
              <w:t>subslot</w:t>
            </w:r>
            <w:proofErr w:type="spellEnd"/>
            <w:r w:rsidRPr="0095297E">
              <w:t xml:space="preserve"> based HARQ-ACK codebook and one slot based HARQ-ACK codebook.</w:t>
            </w:r>
          </w:p>
        </w:tc>
        <w:tc>
          <w:tcPr>
            <w:tcW w:w="709" w:type="dxa"/>
          </w:tcPr>
          <w:p w14:paraId="3ADFB0E1" w14:textId="77777777" w:rsidR="00F60AE8" w:rsidRPr="0095297E" w:rsidRDefault="00F60AE8" w:rsidP="00AE7885">
            <w:pPr>
              <w:pStyle w:val="TAL"/>
              <w:jc w:val="center"/>
            </w:pPr>
            <w:r w:rsidRPr="0095297E">
              <w:t>FS</w:t>
            </w:r>
          </w:p>
        </w:tc>
        <w:tc>
          <w:tcPr>
            <w:tcW w:w="567" w:type="dxa"/>
          </w:tcPr>
          <w:p w14:paraId="32917EE2" w14:textId="77777777" w:rsidR="00F60AE8" w:rsidRPr="0095297E" w:rsidRDefault="00F60AE8" w:rsidP="00AE7885">
            <w:pPr>
              <w:pStyle w:val="TAL"/>
              <w:jc w:val="center"/>
            </w:pPr>
            <w:r w:rsidRPr="0095297E">
              <w:t>No</w:t>
            </w:r>
          </w:p>
        </w:tc>
        <w:tc>
          <w:tcPr>
            <w:tcW w:w="709" w:type="dxa"/>
          </w:tcPr>
          <w:p w14:paraId="12BD6119" w14:textId="77777777" w:rsidR="00F60AE8" w:rsidRPr="0095297E" w:rsidRDefault="00F60AE8" w:rsidP="00AE7885">
            <w:pPr>
              <w:pStyle w:val="TAL"/>
              <w:jc w:val="center"/>
              <w:rPr>
                <w:bCs/>
                <w:iCs/>
              </w:rPr>
            </w:pPr>
            <w:r w:rsidRPr="0095297E">
              <w:rPr>
                <w:bCs/>
                <w:iCs/>
              </w:rPr>
              <w:t>N/A</w:t>
            </w:r>
          </w:p>
        </w:tc>
        <w:tc>
          <w:tcPr>
            <w:tcW w:w="728" w:type="dxa"/>
          </w:tcPr>
          <w:p w14:paraId="0642AA04" w14:textId="77777777" w:rsidR="00F60AE8" w:rsidRPr="0095297E" w:rsidRDefault="00F60AE8" w:rsidP="00AE7885">
            <w:pPr>
              <w:pStyle w:val="TAL"/>
              <w:jc w:val="center"/>
              <w:rPr>
                <w:bCs/>
                <w:iCs/>
              </w:rPr>
            </w:pPr>
            <w:r w:rsidRPr="0095297E">
              <w:rPr>
                <w:bCs/>
                <w:iCs/>
              </w:rPr>
              <w:t>N/A</w:t>
            </w:r>
          </w:p>
        </w:tc>
      </w:tr>
      <w:tr w:rsidR="00F60AE8" w:rsidRPr="0095297E" w14:paraId="590DB197" w14:textId="77777777" w:rsidTr="00AE7885">
        <w:trPr>
          <w:cantSplit/>
          <w:tblHeader/>
        </w:trPr>
        <w:tc>
          <w:tcPr>
            <w:tcW w:w="6917" w:type="dxa"/>
          </w:tcPr>
          <w:p w14:paraId="62235B3E" w14:textId="77777777" w:rsidR="00F60AE8" w:rsidRPr="0095297E" w:rsidRDefault="00F60AE8" w:rsidP="00AE7885">
            <w:pPr>
              <w:pStyle w:val="TAL"/>
              <w:rPr>
                <w:b/>
                <w:i/>
              </w:rPr>
            </w:pPr>
            <w:r w:rsidRPr="0095297E">
              <w:rPr>
                <w:b/>
                <w:i/>
              </w:rPr>
              <w:t>twoPUCCH-Type9-r16</w:t>
            </w:r>
          </w:p>
          <w:p w14:paraId="01703264" w14:textId="77777777" w:rsidR="00F60AE8" w:rsidRPr="0095297E" w:rsidRDefault="00F60AE8" w:rsidP="00AE7885">
            <w:pPr>
              <w:pStyle w:val="TAL"/>
              <w:rPr>
                <w:b/>
                <w:i/>
              </w:rPr>
            </w:pPr>
            <w:r w:rsidRPr="0095297E">
              <w:t xml:space="preserve">Indicates whether the UE supports one PUCCH format 0 or 2 and one PUCCH format 1, 3 or 4 in the same </w:t>
            </w:r>
            <w:proofErr w:type="spellStart"/>
            <w:r w:rsidRPr="0095297E">
              <w:t>subslot</w:t>
            </w:r>
            <w:proofErr w:type="spellEnd"/>
            <w:r w:rsidRPr="0095297E">
              <w:t xml:space="preserve"> for two </w:t>
            </w:r>
            <w:proofErr w:type="spellStart"/>
            <w:r w:rsidRPr="0095297E">
              <w:t>subslot</w:t>
            </w:r>
            <w:proofErr w:type="spellEnd"/>
            <w:r w:rsidRPr="0095297E">
              <w:t xml:space="preserve"> based HARQ-ACK codebooks.</w:t>
            </w:r>
          </w:p>
        </w:tc>
        <w:tc>
          <w:tcPr>
            <w:tcW w:w="709" w:type="dxa"/>
          </w:tcPr>
          <w:p w14:paraId="4849EA23" w14:textId="77777777" w:rsidR="00F60AE8" w:rsidRPr="0095297E" w:rsidRDefault="00F60AE8" w:rsidP="00AE7885">
            <w:pPr>
              <w:pStyle w:val="TAL"/>
              <w:jc w:val="center"/>
            </w:pPr>
            <w:r w:rsidRPr="0095297E">
              <w:t>FS</w:t>
            </w:r>
          </w:p>
        </w:tc>
        <w:tc>
          <w:tcPr>
            <w:tcW w:w="567" w:type="dxa"/>
          </w:tcPr>
          <w:p w14:paraId="56A82951" w14:textId="77777777" w:rsidR="00F60AE8" w:rsidRPr="0095297E" w:rsidRDefault="00F60AE8" w:rsidP="00AE7885">
            <w:pPr>
              <w:pStyle w:val="TAL"/>
              <w:jc w:val="center"/>
            </w:pPr>
            <w:r w:rsidRPr="0095297E">
              <w:t>No</w:t>
            </w:r>
          </w:p>
        </w:tc>
        <w:tc>
          <w:tcPr>
            <w:tcW w:w="709" w:type="dxa"/>
          </w:tcPr>
          <w:p w14:paraId="0C45DD40" w14:textId="77777777" w:rsidR="00F60AE8" w:rsidRPr="0095297E" w:rsidRDefault="00F60AE8" w:rsidP="00AE7885">
            <w:pPr>
              <w:pStyle w:val="TAL"/>
              <w:jc w:val="center"/>
              <w:rPr>
                <w:bCs/>
                <w:iCs/>
              </w:rPr>
            </w:pPr>
            <w:r w:rsidRPr="0095297E">
              <w:rPr>
                <w:bCs/>
                <w:iCs/>
              </w:rPr>
              <w:t>N/A</w:t>
            </w:r>
          </w:p>
        </w:tc>
        <w:tc>
          <w:tcPr>
            <w:tcW w:w="728" w:type="dxa"/>
          </w:tcPr>
          <w:p w14:paraId="6F45850A" w14:textId="77777777" w:rsidR="00F60AE8" w:rsidRPr="0095297E" w:rsidRDefault="00F60AE8" w:rsidP="00AE7885">
            <w:pPr>
              <w:pStyle w:val="TAL"/>
              <w:jc w:val="center"/>
              <w:rPr>
                <w:bCs/>
                <w:iCs/>
              </w:rPr>
            </w:pPr>
            <w:r w:rsidRPr="0095297E">
              <w:rPr>
                <w:bCs/>
                <w:iCs/>
              </w:rPr>
              <w:t>N/A</w:t>
            </w:r>
          </w:p>
        </w:tc>
      </w:tr>
      <w:tr w:rsidR="00F60AE8" w:rsidRPr="0095297E" w14:paraId="5B66DB12" w14:textId="77777777" w:rsidTr="00AE7885">
        <w:trPr>
          <w:cantSplit/>
          <w:tblHeader/>
        </w:trPr>
        <w:tc>
          <w:tcPr>
            <w:tcW w:w="6917" w:type="dxa"/>
          </w:tcPr>
          <w:p w14:paraId="7D62C97D" w14:textId="77777777" w:rsidR="00F60AE8" w:rsidRPr="0095297E" w:rsidRDefault="00F60AE8" w:rsidP="00AE7885">
            <w:pPr>
              <w:pStyle w:val="TAL"/>
              <w:rPr>
                <w:b/>
                <w:i/>
              </w:rPr>
            </w:pPr>
            <w:r w:rsidRPr="0095297E">
              <w:rPr>
                <w:b/>
                <w:i/>
              </w:rPr>
              <w:t>twoPUCCH-Type10-r16</w:t>
            </w:r>
          </w:p>
          <w:p w14:paraId="51D8C63B" w14:textId="77777777" w:rsidR="00F60AE8" w:rsidRPr="0095297E" w:rsidRDefault="00F60AE8" w:rsidP="00AE7885">
            <w:pPr>
              <w:pStyle w:val="TAL"/>
              <w:rPr>
                <w:b/>
                <w:i/>
              </w:rPr>
            </w:pPr>
            <w:r w:rsidRPr="0095297E">
              <w:t xml:space="preserve">Indicates whether the UE supports two PUCCH transmissions in the same </w:t>
            </w:r>
            <w:proofErr w:type="spellStart"/>
            <w:r w:rsidRPr="0095297E">
              <w:t>subslot</w:t>
            </w:r>
            <w:proofErr w:type="spellEnd"/>
            <w:r w:rsidRPr="0095297E">
              <w:t xml:space="preserve"> for two HARQ-ACK codebooks with one 2*7-symbol </w:t>
            </w:r>
            <w:proofErr w:type="spellStart"/>
            <w:r w:rsidRPr="0095297E">
              <w:t>subslot</w:t>
            </w:r>
            <w:proofErr w:type="spellEnd"/>
            <w:r w:rsidRPr="0095297E">
              <w:t xml:space="preserve"> and one slot based HARQ-ACK codebook which are not covered by </w:t>
            </w:r>
            <w:r w:rsidRPr="0095297E">
              <w:rPr>
                <w:i/>
              </w:rPr>
              <w:t>twoPUCCH-Type6-r16</w:t>
            </w:r>
            <w:r w:rsidRPr="0095297E">
              <w:t xml:space="preserve"> and </w:t>
            </w:r>
            <w:r w:rsidRPr="0095297E">
              <w:rPr>
                <w:i/>
              </w:rPr>
              <w:t>twoPUCCH-Type8-r16</w:t>
            </w:r>
            <w:r w:rsidRPr="0095297E">
              <w:t>.</w:t>
            </w:r>
          </w:p>
        </w:tc>
        <w:tc>
          <w:tcPr>
            <w:tcW w:w="709" w:type="dxa"/>
          </w:tcPr>
          <w:p w14:paraId="0439AF29" w14:textId="77777777" w:rsidR="00F60AE8" w:rsidRPr="0095297E" w:rsidRDefault="00F60AE8" w:rsidP="00AE7885">
            <w:pPr>
              <w:pStyle w:val="TAL"/>
              <w:jc w:val="center"/>
            </w:pPr>
            <w:r w:rsidRPr="0095297E">
              <w:t>FS</w:t>
            </w:r>
          </w:p>
        </w:tc>
        <w:tc>
          <w:tcPr>
            <w:tcW w:w="567" w:type="dxa"/>
          </w:tcPr>
          <w:p w14:paraId="340176AF" w14:textId="77777777" w:rsidR="00F60AE8" w:rsidRPr="0095297E" w:rsidRDefault="00F60AE8" w:rsidP="00AE7885">
            <w:pPr>
              <w:pStyle w:val="TAL"/>
              <w:jc w:val="center"/>
            </w:pPr>
            <w:r w:rsidRPr="0095297E">
              <w:t>No</w:t>
            </w:r>
          </w:p>
        </w:tc>
        <w:tc>
          <w:tcPr>
            <w:tcW w:w="709" w:type="dxa"/>
          </w:tcPr>
          <w:p w14:paraId="3732F9A8" w14:textId="77777777" w:rsidR="00F60AE8" w:rsidRPr="0095297E" w:rsidRDefault="00F60AE8" w:rsidP="00AE7885">
            <w:pPr>
              <w:pStyle w:val="TAL"/>
              <w:jc w:val="center"/>
              <w:rPr>
                <w:bCs/>
                <w:iCs/>
              </w:rPr>
            </w:pPr>
            <w:r w:rsidRPr="0095297E">
              <w:rPr>
                <w:bCs/>
                <w:iCs/>
              </w:rPr>
              <w:t>N/A</w:t>
            </w:r>
          </w:p>
        </w:tc>
        <w:tc>
          <w:tcPr>
            <w:tcW w:w="728" w:type="dxa"/>
          </w:tcPr>
          <w:p w14:paraId="39A072F4" w14:textId="77777777" w:rsidR="00F60AE8" w:rsidRPr="0095297E" w:rsidRDefault="00F60AE8" w:rsidP="00AE7885">
            <w:pPr>
              <w:pStyle w:val="TAL"/>
              <w:jc w:val="center"/>
              <w:rPr>
                <w:bCs/>
                <w:iCs/>
              </w:rPr>
            </w:pPr>
            <w:r w:rsidRPr="0095297E">
              <w:rPr>
                <w:bCs/>
                <w:iCs/>
              </w:rPr>
              <w:t>N/A</w:t>
            </w:r>
          </w:p>
        </w:tc>
      </w:tr>
      <w:tr w:rsidR="00F60AE8" w:rsidRPr="0095297E" w14:paraId="411B6B9F" w14:textId="77777777" w:rsidTr="00AE7885">
        <w:trPr>
          <w:cantSplit/>
          <w:tblHeader/>
        </w:trPr>
        <w:tc>
          <w:tcPr>
            <w:tcW w:w="6917" w:type="dxa"/>
          </w:tcPr>
          <w:p w14:paraId="13EF38FA" w14:textId="77777777" w:rsidR="00F60AE8" w:rsidRPr="0095297E" w:rsidRDefault="00F60AE8" w:rsidP="00AE7885">
            <w:pPr>
              <w:pStyle w:val="TAL"/>
              <w:rPr>
                <w:b/>
                <w:i/>
              </w:rPr>
            </w:pPr>
            <w:r w:rsidRPr="0095297E">
              <w:rPr>
                <w:b/>
                <w:i/>
              </w:rPr>
              <w:t>twoPUCCH-Type11-r16</w:t>
            </w:r>
          </w:p>
          <w:p w14:paraId="5B6996D3" w14:textId="77777777" w:rsidR="00F60AE8" w:rsidRPr="0095297E" w:rsidRDefault="00F60AE8" w:rsidP="00AE7885">
            <w:pPr>
              <w:pStyle w:val="TAL"/>
              <w:rPr>
                <w:b/>
                <w:i/>
              </w:rPr>
            </w:pPr>
            <w:r w:rsidRPr="0095297E">
              <w:t xml:space="preserve">Indicates whether the UE supports two PUCCH transmissions in the same </w:t>
            </w:r>
            <w:proofErr w:type="spellStart"/>
            <w:r w:rsidRPr="0095297E">
              <w:t>subslot</w:t>
            </w:r>
            <w:proofErr w:type="spellEnd"/>
            <w:r w:rsidRPr="0095297E">
              <w:t xml:space="preserve"> for two </w:t>
            </w:r>
            <w:proofErr w:type="spellStart"/>
            <w:r w:rsidRPr="0095297E">
              <w:t>subslot</w:t>
            </w:r>
            <w:proofErr w:type="spellEnd"/>
            <w:r w:rsidRPr="0095297E">
              <w:t xml:space="preserve"> based HARQ-ACK codebooks which are not covered by </w:t>
            </w:r>
            <w:r w:rsidRPr="0095297E">
              <w:rPr>
                <w:i/>
              </w:rPr>
              <w:t>twoPUCCH-Type7-r16</w:t>
            </w:r>
            <w:r w:rsidRPr="0095297E">
              <w:t xml:space="preserve"> and </w:t>
            </w:r>
            <w:r w:rsidRPr="0095297E">
              <w:rPr>
                <w:i/>
              </w:rPr>
              <w:t>twoPUCCH-Type9-r16</w:t>
            </w:r>
            <w:r w:rsidRPr="0095297E">
              <w:t>.</w:t>
            </w:r>
          </w:p>
        </w:tc>
        <w:tc>
          <w:tcPr>
            <w:tcW w:w="709" w:type="dxa"/>
          </w:tcPr>
          <w:p w14:paraId="7CCC0BD8" w14:textId="77777777" w:rsidR="00F60AE8" w:rsidRPr="0095297E" w:rsidRDefault="00F60AE8" w:rsidP="00AE7885">
            <w:pPr>
              <w:pStyle w:val="TAL"/>
              <w:jc w:val="center"/>
            </w:pPr>
            <w:r w:rsidRPr="0095297E">
              <w:t>FS</w:t>
            </w:r>
          </w:p>
        </w:tc>
        <w:tc>
          <w:tcPr>
            <w:tcW w:w="567" w:type="dxa"/>
          </w:tcPr>
          <w:p w14:paraId="3AEF4C97" w14:textId="77777777" w:rsidR="00F60AE8" w:rsidRPr="0095297E" w:rsidRDefault="00F60AE8" w:rsidP="00AE7885">
            <w:pPr>
              <w:pStyle w:val="TAL"/>
              <w:jc w:val="center"/>
            </w:pPr>
            <w:r w:rsidRPr="0095297E">
              <w:t>No</w:t>
            </w:r>
          </w:p>
        </w:tc>
        <w:tc>
          <w:tcPr>
            <w:tcW w:w="709" w:type="dxa"/>
          </w:tcPr>
          <w:p w14:paraId="0959FEB9" w14:textId="77777777" w:rsidR="00F60AE8" w:rsidRPr="0095297E" w:rsidRDefault="00F60AE8" w:rsidP="00AE7885">
            <w:pPr>
              <w:pStyle w:val="TAL"/>
              <w:jc w:val="center"/>
              <w:rPr>
                <w:bCs/>
                <w:iCs/>
              </w:rPr>
            </w:pPr>
            <w:r w:rsidRPr="0095297E">
              <w:rPr>
                <w:bCs/>
                <w:iCs/>
              </w:rPr>
              <w:t>N/A</w:t>
            </w:r>
          </w:p>
        </w:tc>
        <w:tc>
          <w:tcPr>
            <w:tcW w:w="728" w:type="dxa"/>
          </w:tcPr>
          <w:p w14:paraId="5C8DA5B8" w14:textId="77777777" w:rsidR="00F60AE8" w:rsidRPr="0095297E" w:rsidRDefault="00F60AE8" w:rsidP="00AE7885">
            <w:pPr>
              <w:pStyle w:val="TAL"/>
              <w:jc w:val="center"/>
              <w:rPr>
                <w:bCs/>
                <w:iCs/>
              </w:rPr>
            </w:pPr>
            <w:r w:rsidRPr="0095297E">
              <w:rPr>
                <w:bCs/>
                <w:iCs/>
              </w:rPr>
              <w:t>N/A</w:t>
            </w:r>
          </w:p>
        </w:tc>
      </w:tr>
      <w:tr w:rsidR="00DC51FB" w:rsidRPr="0095297E" w14:paraId="115157C7" w14:textId="77777777" w:rsidTr="00AE7885">
        <w:trPr>
          <w:cantSplit/>
          <w:tblHeader/>
          <w:ins w:id="25" w:author="Andrew Lappalainen (Nokia)" w:date="2023-11-01T22:18:00Z"/>
        </w:trPr>
        <w:tc>
          <w:tcPr>
            <w:tcW w:w="6917" w:type="dxa"/>
          </w:tcPr>
          <w:p w14:paraId="10C65C58" w14:textId="77777777" w:rsidR="00DC51FB" w:rsidRDefault="00DC51FB" w:rsidP="00AE7885">
            <w:pPr>
              <w:keepNext/>
              <w:keepLines/>
              <w:spacing w:after="0"/>
              <w:rPr>
                <w:ins w:id="26" w:author="Andrew Lappalainen (Nokia)" w:date="2023-11-01T22:19:00Z"/>
                <w:rFonts w:ascii="Arial" w:hAnsi="Arial"/>
                <w:b/>
                <w:i/>
                <w:sz w:val="18"/>
              </w:rPr>
            </w:pPr>
            <w:ins w:id="27" w:author="Andrew Lappalainen (Nokia)" w:date="2023-11-01T22:19:00Z">
              <w:r>
                <w:rPr>
                  <w:rFonts w:ascii="Arial" w:hAnsi="Arial"/>
                  <w:b/>
                  <w:i/>
                  <w:sz w:val="18"/>
                </w:rPr>
                <w:lastRenderedPageBreak/>
                <w:t>twoTxDiversity-r18</w:t>
              </w:r>
            </w:ins>
          </w:p>
          <w:p w14:paraId="6673B4C7" w14:textId="53DE0D74" w:rsidR="00DC51FB" w:rsidRPr="00DC51FB" w:rsidRDefault="00CE5773" w:rsidP="00AE7885">
            <w:pPr>
              <w:keepNext/>
              <w:keepLines/>
              <w:spacing w:after="0"/>
              <w:rPr>
                <w:ins w:id="28" w:author="Andrew Lappalainen (Nokia)" w:date="2023-11-01T22:18:00Z"/>
                <w:rFonts w:ascii="Arial" w:hAnsi="Arial"/>
                <w:bCs/>
                <w:iCs/>
                <w:sz w:val="18"/>
              </w:rPr>
            </w:pPr>
            <w:ins w:id="29" w:author="Andrew Lappalainen (Nokia)" w:date="2023-11-01T22:19:00Z">
              <w:r w:rsidRPr="00CE5773">
                <w:rPr>
                  <w:rFonts w:ascii="Arial" w:hAnsi="Arial"/>
                  <w:bCs/>
                  <w:iCs/>
                  <w:sz w:val="18"/>
                </w:rPr>
                <w:t>Indicates whether the UE supports requirements for 2Tx diversity as specified in TS 38.101-1 [</w:t>
              </w:r>
              <w:r>
                <w:rPr>
                  <w:rFonts w:ascii="Arial" w:hAnsi="Arial"/>
                  <w:bCs/>
                  <w:iCs/>
                  <w:sz w:val="18"/>
                </w:rPr>
                <w:t>2</w:t>
              </w:r>
              <w:r w:rsidRPr="00CE5773">
                <w:rPr>
                  <w:rFonts w:ascii="Arial" w:hAnsi="Arial"/>
                  <w:bCs/>
                  <w:iCs/>
                  <w:sz w:val="18"/>
                </w:rPr>
                <w:t>] and TS 38.101-3 [</w:t>
              </w:r>
            </w:ins>
            <w:ins w:id="30" w:author="Andrew Lappalainen (Nokia)" w:date="2023-11-01T22:20:00Z">
              <w:r w:rsidR="00A9004D">
                <w:rPr>
                  <w:rFonts w:ascii="Arial" w:hAnsi="Arial"/>
                  <w:bCs/>
                  <w:iCs/>
                  <w:sz w:val="18"/>
                </w:rPr>
                <w:t>4</w:t>
              </w:r>
            </w:ins>
            <w:ins w:id="31" w:author="Andrew Lappalainen (Nokia)" w:date="2023-11-01T22:19:00Z">
              <w:r w:rsidRPr="00CE5773">
                <w:rPr>
                  <w:rFonts w:ascii="Arial" w:hAnsi="Arial"/>
                  <w:bCs/>
                  <w:iCs/>
                  <w:sz w:val="18"/>
                </w:rPr>
                <w:t>].</w:t>
              </w:r>
            </w:ins>
          </w:p>
        </w:tc>
        <w:tc>
          <w:tcPr>
            <w:tcW w:w="709" w:type="dxa"/>
          </w:tcPr>
          <w:p w14:paraId="7FEB366B" w14:textId="0722B0F6" w:rsidR="00DC51FB" w:rsidRPr="0095297E" w:rsidRDefault="00DC51FB" w:rsidP="00AE7885">
            <w:pPr>
              <w:pStyle w:val="TAL"/>
              <w:jc w:val="center"/>
              <w:rPr>
                <w:ins w:id="32" w:author="Andrew Lappalainen (Nokia)" w:date="2023-11-01T22:18:00Z"/>
              </w:rPr>
            </w:pPr>
            <w:ins w:id="33" w:author="Andrew Lappalainen (Nokia)" w:date="2023-11-01T22:18:00Z">
              <w:r>
                <w:t>FS</w:t>
              </w:r>
            </w:ins>
          </w:p>
        </w:tc>
        <w:tc>
          <w:tcPr>
            <w:tcW w:w="567" w:type="dxa"/>
          </w:tcPr>
          <w:p w14:paraId="7D9397EF" w14:textId="0CA48E88" w:rsidR="00DC51FB" w:rsidRPr="0095297E" w:rsidRDefault="00DC51FB" w:rsidP="00AE7885">
            <w:pPr>
              <w:pStyle w:val="TAL"/>
              <w:jc w:val="center"/>
              <w:rPr>
                <w:ins w:id="34" w:author="Andrew Lappalainen (Nokia)" w:date="2023-11-01T22:18:00Z"/>
              </w:rPr>
            </w:pPr>
            <w:ins w:id="35" w:author="Andrew Lappalainen (Nokia)" w:date="2023-11-01T22:18:00Z">
              <w:r>
                <w:t>No</w:t>
              </w:r>
            </w:ins>
          </w:p>
        </w:tc>
        <w:tc>
          <w:tcPr>
            <w:tcW w:w="709" w:type="dxa"/>
          </w:tcPr>
          <w:p w14:paraId="2238AFC6" w14:textId="644EB557" w:rsidR="00DC51FB" w:rsidRPr="0095297E" w:rsidRDefault="00DC51FB" w:rsidP="00AE7885">
            <w:pPr>
              <w:pStyle w:val="TAL"/>
              <w:jc w:val="center"/>
              <w:rPr>
                <w:ins w:id="36" w:author="Andrew Lappalainen (Nokia)" w:date="2023-11-01T22:18:00Z"/>
                <w:bCs/>
                <w:iCs/>
              </w:rPr>
            </w:pPr>
            <w:ins w:id="37" w:author="Andrew Lappalainen (Nokia)" w:date="2023-11-01T22:18:00Z">
              <w:r>
                <w:rPr>
                  <w:bCs/>
                  <w:iCs/>
                </w:rPr>
                <w:t>N/A</w:t>
              </w:r>
            </w:ins>
          </w:p>
        </w:tc>
        <w:tc>
          <w:tcPr>
            <w:tcW w:w="728" w:type="dxa"/>
          </w:tcPr>
          <w:p w14:paraId="73BC13D2" w14:textId="1F24535C" w:rsidR="00DC51FB" w:rsidRPr="0095297E" w:rsidRDefault="00DC51FB" w:rsidP="00AE7885">
            <w:pPr>
              <w:pStyle w:val="TAL"/>
              <w:jc w:val="center"/>
              <w:rPr>
                <w:ins w:id="38" w:author="Andrew Lappalainen (Nokia)" w:date="2023-11-01T22:18:00Z"/>
                <w:bCs/>
                <w:iCs/>
              </w:rPr>
            </w:pPr>
            <w:ins w:id="39" w:author="Andrew Lappalainen (Nokia)" w:date="2023-11-01T22:18:00Z">
              <w:r>
                <w:rPr>
                  <w:bCs/>
                  <w:iCs/>
                </w:rPr>
                <w:t>FR1 only</w:t>
              </w:r>
            </w:ins>
          </w:p>
        </w:tc>
      </w:tr>
      <w:tr w:rsidR="00F60AE8" w:rsidRPr="0095297E" w14:paraId="0AFB8189" w14:textId="77777777" w:rsidTr="00AE7885">
        <w:trPr>
          <w:cantSplit/>
          <w:tblHeader/>
        </w:trPr>
        <w:tc>
          <w:tcPr>
            <w:tcW w:w="6917" w:type="dxa"/>
          </w:tcPr>
          <w:p w14:paraId="53FC7C31" w14:textId="77777777" w:rsidR="00F60AE8" w:rsidRPr="0095297E" w:rsidRDefault="00F60AE8" w:rsidP="00AE7885">
            <w:pPr>
              <w:keepNext/>
              <w:keepLines/>
              <w:spacing w:after="0"/>
              <w:rPr>
                <w:rFonts w:ascii="Arial" w:hAnsi="Arial"/>
                <w:b/>
                <w:i/>
                <w:sz w:val="18"/>
              </w:rPr>
            </w:pPr>
            <w:r w:rsidRPr="0095297E">
              <w:rPr>
                <w:rFonts w:ascii="Arial" w:hAnsi="Arial"/>
                <w:b/>
                <w:i/>
                <w:sz w:val="18"/>
              </w:rPr>
              <w:t>tx-Support-UL-GapFR2-r17</w:t>
            </w:r>
          </w:p>
          <w:p w14:paraId="18353DF1" w14:textId="77777777" w:rsidR="00F60AE8" w:rsidRPr="0095297E" w:rsidRDefault="00F60AE8" w:rsidP="00AE7885">
            <w:pPr>
              <w:pStyle w:val="TAL"/>
              <w:rPr>
                <w:b/>
                <w:i/>
              </w:rPr>
            </w:pPr>
            <w:r w:rsidRPr="0095297E">
              <w:t xml:space="preserve">Indicates whether the UE supports UL transmission in FR2 bands within an FR2 UL gap when the FR2 UL gap is activated in inter-band UL CA. </w:t>
            </w:r>
            <w:r w:rsidRPr="0095297E">
              <w:rPr>
                <w:bCs/>
                <w:iCs/>
              </w:rPr>
              <w:t xml:space="preserve">The UE which indicates support for </w:t>
            </w:r>
            <w:r w:rsidRPr="0095297E">
              <w:rPr>
                <w:bCs/>
                <w:i/>
              </w:rPr>
              <w:t>tx-Support-UL-GapFR2-r17</w:t>
            </w:r>
            <w:r w:rsidRPr="0095297E">
              <w:rPr>
                <w:b/>
                <w:i/>
              </w:rPr>
              <w:t xml:space="preserve"> </w:t>
            </w:r>
            <w:r w:rsidRPr="0095297E">
              <w:rPr>
                <w:bCs/>
                <w:iCs/>
              </w:rPr>
              <w:t xml:space="preserve">shall also indicate support for </w:t>
            </w:r>
            <w:r w:rsidRPr="0095297E">
              <w:rPr>
                <w:bCs/>
                <w:i/>
              </w:rPr>
              <w:t>ul-GapFR2-r17</w:t>
            </w:r>
            <w:r w:rsidRPr="0095297E">
              <w:rPr>
                <w:bCs/>
                <w:iCs/>
              </w:rPr>
              <w:t xml:space="preserve"> in an FR2 band.</w:t>
            </w:r>
          </w:p>
        </w:tc>
        <w:tc>
          <w:tcPr>
            <w:tcW w:w="709" w:type="dxa"/>
          </w:tcPr>
          <w:p w14:paraId="4D960DBB" w14:textId="77777777" w:rsidR="00F60AE8" w:rsidRPr="0095297E" w:rsidRDefault="00F60AE8" w:rsidP="00AE7885">
            <w:pPr>
              <w:pStyle w:val="TAL"/>
              <w:jc w:val="center"/>
            </w:pPr>
            <w:r w:rsidRPr="0095297E">
              <w:t>FS</w:t>
            </w:r>
          </w:p>
        </w:tc>
        <w:tc>
          <w:tcPr>
            <w:tcW w:w="567" w:type="dxa"/>
          </w:tcPr>
          <w:p w14:paraId="1099AE35" w14:textId="77777777" w:rsidR="00F60AE8" w:rsidRPr="0095297E" w:rsidRDefault="00F60AE8" w:rsidP="00AE7885">
            <w:pPr>
              <w:pStyle w:val="TAL"/>
              <w:jc w:val="center"/>
            </w:pPr>
            <w:r w:rsidRPr="0095297E">
              <w:t>No</w:t>
            </w:r>
          </w:p>
        </w:tc>
        <w:tc>
          <w:tcPr>
            <w:tcW w:w="709" w:type="dxa"/>
          </w:tcPr>
          <w:p w14:paraId="72BCD09D" w14:textId="77777777" w:rsidR="00F60AE8" w:rsidRPr="0095297E" w:rsidRDefault="00F60AE8" w:rsidP="00AE7885">
            <w:pPr>
              <w:pStyle w:val="TAL"/>
              <w:jc w:val="center"/>
              <w:rPr>
                <w:bCs/>
                <w:iCs/>
              </w:rPr>
            </w:pPr>
            <w:r w:rsidRPr="0095297E">
              <w:rPr>
                <w:bCs/>
                <w:iCs/>
              </w:rPr>
              <w:t>No</w:t>
            </w:r>
          </w:p>
        </w:tc>
        <w:tc>
          <w:tcPr>
            <w:tcW w:w="728" w:type="dxa"/>
          </w:tcPr>
          <w:p w14:paraId="509BFB10" w14:textId="77777777" w:rsidR="00F60AE8" w:rsidRPr="0095297E" w:rsidRDefault="00F60AE8" w:rsidP="00AE7885">
            <w:pPr>
              <w:pStyle w:val="TAL"/>
              <w:jc w:val="center"/>
              <w:rPr>
                <w:bCs/>
                <w:iCs/>
              </w:rPr>
            </w:pPr>
            <w:r w:rsidRPr="0095297E">
              <w:rPr>
                <w:bCs/>
                <w:iCs/>
              </w:rPr>
              <w:t>FR2 only</w:t>
            </w:r>
          </w:p>
        </w:tc>
      </w:tr>
      <w:tr w:rsidR="00F60AE8" w:rsidRPr="0095297E" w14:paraId="402238F9" w14:textId="77777777" w:rsidTr="00AE7885">
        <w:trPr>
          <w:cantSplit/>
          <w:tblHeader/>
        </w:trPr>
        <w:tc>
          <w:tcPr>
            <w:tcW w:w="6917" w:type="dxa"/>
          </w:tcPr>
          <w:p w14:paraId="6DA52DBF" w14:textId="77777777" w:rsidR="00F60AE8" w:rsidRPr="0095297E" w:rsidRDefault="00F60AE8" w:rsidP="00AE7885">
            <w:pPr>
              <w:pStyle w:val="TAL"/>
              <w:rPr>
                <w:b/>
                <w:i/>
              </w:rPr>
            </w:pPr>
            <w:r w:rsidRPr="0095297E">
              <w:rPr>
                <w:b/>
                <w:i/>
              </w:rPr>
              <w:t>ue-PowerClassPerBandPerBC-r17</w:t>
            </w:r>
          </w:p>
          <w:p w14:paraId="74D8F570" w14:textId="77777777" w:rsidR="00F60AE8" w:rsidRPr="0095297E" w:rsidRDefault="00F60AE8" w:rsidP="00AE7885">
            <w:pPr>
              <w:pStyle w:val="TAL"/>
              <w:rPr>
                <w:bCs/>
                <w:iCs/>
              </w:rPr>
            </w:pPr>
            <w:r w:rsidRPr="0095297E">
              <w:rPr>
                <w:bCs/>
                <w:iCs/>
              </w:rPr>
              <w:t>Indicates the UE power class per band per band combination.</w:t>
            </w:r>
          </w:p>
          <w:p w14:paraId="424CD009" w14:textId="77777777" w:rsidR="00F60AE8" w:rsidRPr="0095297E" w:rsidRDefault="00F60AE8" w:rsidP="00AE7885">
            <w:pPr>
              <w:pStyle w:val="TAL"/>
              <w:rPr>
                <w:bCs/>
                <w:iCs/>
              </w:rPr>
            </w:pPr>
          </w:p>
          <w:p w14:paraId="17D5B6F9" w14:textId="77777777" w:rsidR="00F60AE8" w:rsidRPr="0095297E" w:rsidRDefault="00F60AE8" w:rsidP="00AE7885">
            <w:pPr>
              <w:pStyle w:val="TAN"/>
              <w:rPr>
                <w:b/>
                <w:i/>
              </w:rPr>
            </w:pPr>
            <w:r w:rsidRPr="0095297E">
              <w:t>NOTE:</w:t>
            </w:r>
            <w:r w:rsidRPr="0095297E">
              <w:rPr>
                <w:rFonts w:cs="Arial"/>
                <w:szCs w:val="18"/>
              </w:rPr>
              <w:tab/>
              <w:t>Void</w:t>
            </w:r>
            <w:r w:rsidRPr="0095297E">
              <w:rPr>
                <w:rFonts w:eastAsia="SimSun"/>
                <w:lang w:eastAsia="zh-CN"/>
              </w:rPr>
              <w:t>.</w:t>
            </w:r>
          </w:p>
        </w:tc>
        <w:tc>
          <w:tcPr>
            <w:tcW w:w="709" w:type="dxa"/>
          </w:tcPr>
          <w:p w14:paraId="7CD92FCB" w14:textId="77777777" w:rsidR="00F60AE8" w:rsidRPr="0095297E" w:rsidRDefault="00F60AE8" w:rsidP="00AE7885">
            <w:pPr>
              <w:pStyle w:val="TAL"/>
              <w:jc w:val="center"/>
            </w:pPr>
            <w:r w:rsidRPr="0095297E">
              <w:t>FS</w:t>
            </w:r>
          </w:p>
        </w:tc>
        <w:tc>
          <w:tcPr>
            <w:tcW w:w="567" w:type="dxa"/>
          </w:tcPr>
          <w:p w14:paraId="330B6792" w14:textId="77777777" w:rsidR="00F60AE8" w:rsidRPr="0095297E" w:rsidRDefault="00F60AE8" w:rsidP="00AE7885">
            <w:pPr>
              <w:pStyle w:val="TAL"/>
              <w:jc w:val="center"/>
            </w:pPr>
            <w:r w:rsidRPr="0095297E">
              <w:t>No</w:t>
            </w:r>
          </w:p>
        </w:tc>
        <w:tc>
          <w:tcPr>
            <w:tcW w:w="709" w:type="dxa"/>
          </w:tcPr>
          <w:p w14:paraId="57912A5F" w14:textId="77777777" w:rsidR="00F60AE8" w:rsidRPr="0095297E" w:rsidRDefault="00F60AE8" w:rsidP="00AE7885">
            <w:pPr>
              <w:pStyle w:val="TAL"/>
              <w:jc w:val="center"/>
              <w:rPr>
                <w:bCs/>
                <w:iCs/>
              </w:rPr>
            </w:pPr>
            <w:r w:rsidRPr="0095297E">
              <w:rPr>
                <w:bCs/>
                <w:iCs/>
              </w:rPr>
              <w:t>N/A</w:t>
            </w:r>
          </w:p>
        </w:tc>
        <w:tc>
          <w:tcPr>
            <w:tcW w:w="728" w:type="dxa"/>
          </w:tcPr>
          <w:p w14:paraId="771372A6" w14:textId="77777777" w:rsidR="00F60AE8" w:rsidRPr="0095297E" w:rsidRDefault="00F60AE8" w:rsidP="00AE7885">
            <w:pPr>
              <w:pStyle w:val="TAL"/>
              <w:jc w:val="center"/>
              <w:rPr>
                <w:bCs/>
                <w:iCs/>
              </w:rPr>
            </w:pPr>
            <w:r w:rsidRPr="0095297E">
              <w:rPr>
                <w:bCs/>
                <w:iCs/>
              </w:rPr>
              <w:t>FR1 only</w:t>
            </w:r>
          </w:p>
        </w:tc>
      </w:tr>
      <w:tr w:rsidR="00F60AE8" w:rsidRPr="0095297E" w14:paraId="3B76D8C4" w14:textId="77777777" w:rsidTr="00AE7885">
        <w:trPr>
          <w:cantSplit/>
          <w:tblHeader/>
        </w:trPr>
        <w:tc>
          <w:tcPr>
            <w:tcW w:w="6917" w:type="dxa"/>
          </w:tcPr>
          <w:p w14:paraId="7BF08D3B" w14:textId="77777777" w:rsidR="00F60AE8" w:rsidRPr="0095297E" w:rsidRDefault="00F60AE8" w:rsidP="00AE7885">
            <w:pPr>
              <w:pStyle w:val="TAL"/>
              <w:rPr>
                <w:b/>
                <w:i/>
              </w:rPr>
            </w:pPr>
            <w:r w:rsidRPr="0095297E">
              <w:rPr>
                <w:b/>
                <w:i/>
              </w:rPr>
              <w:t>ul-CancellationCrossCarrier-r16</w:t>
            </w:r>
          </w:p>
          <w:p w14:paraId="56671C66" w14:textId="77777777" w:rsidR="00F60AE8" w:rsidRPr="0095297E" w:rsidRDefault="00F60AE8" w:rsidP="00AE7885">
            <w:pPr>
              <w:pStyle w:val="TAL"/>
            </w:pPr>
            <w:r w:rsidRPr="0095297E">
              <w:t>Indicates whether the UE supports UL cancellation scheme for cross-carrier comprised of the following functional components:</w:t>
            </w:r>
          </w:p>
          <w:p w14:paraId="4CB95A95"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 common DCI (</w:t>
            </w:r>
            <w:proofErr w:type="gramStart"/>
            <w:r w:rsidRPr="0095297E">
              <w:rPr>
                <w:rFonts w:ascii="Arial" w:hAnsi="Arial" w:cs="Arial"/>
                <w:sz w:val="18"/>
                <w:szCs w:val="18"/>
              </w:rPr>
              <w:t>i.e.</w:t>
            </w:r>
            <w:proofErr w:type="gramEnd"/>
            <w:r w:rsidRPr="0095297E">
              <w:rPr>
                <w:rFonts w:ascii="Arial" w:hAnsi="Arial" w:cs="Arial"/>
                <w:sz w:val="18"/>
                <w:szCs w:val="18"/>
              </w:rPr>
              <w:t xml:space="preserve"> DCI format 2_4) for cancellation indication on a different DL CC than that scheduling PUSCH or SRS;</w:t>
            </w:r>
          </w:p>
          <w:p w14:paraId="7DD4E4AF"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UL cancellation for PUSCH. Cancellation is applied to each PUSCH repetition individually in case of PUSCH </w:t>
            </w:r>
            <w:proofErr w:type="gramStart"/>
            <w:r w:rsidRPr="0095297E">
              <w:rPr>
                <w:rFonts w:ascii="Arial" w:hAnsi="Arial" w:cs="Arial"/>
                <w:sz w:val="18"/>
                <w:szCs w:val="18"/>
              </w:rPr>
              <w:t>repetitions;</w:t>
            </w:r>
            <w:proofErr w:type="gramEnd"/>
          </w:p>
          <w:p w14:paraId="6B56169E"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UL cancellation for SRS symbols that overlap with the cancelled symbols.</w:t>
            </w:r>
          </w:p>
        </w:tc>
        <w:tc>
          <w:tcPr>
            <w:tcW w:w="709" w:type="dxa"/>
          </w:tcPr>
          <w:p w14:paraId="60AE8DC7" w14:textId="77777777" w:rsidR="00F60AE8" w:rsidRPr="0095297E" w:rsidRDefault="00F60AE8" w:rsidP="00AE7885">
            <w:pPr>
              <w:pStyle w:val="TAL"/>
              <w:jc w:val="center"/>
            </w:pPr>
            <w:r w:rsidRPr="0095297E">
              <w:t>FS</w:t>
            </w:r>
          </w:p>
        </w:tc>
        <w:tc>
          <w:tcPr>
            <w:tcW w:w="567" w:type="dxa"/>
          </w:tcPr>
          <w:p w14:paraId="2381F82A" w14:textId="77777777" w:rsidR="00F60AE8" w:rsidRPr="0095297E" w:rsidRDefault="00F60AE8" w:rsidP="00AE7885">
            <w:pPr>
              <w:pStyle w:val="TAL"/>
              <w:jc w:val="center"/>
            </w:pPr>
            <w:r w:rsidRPr="0095297E">
              <w:t>No</w:t>
            </w:r>
          </w:p>
        </w:tc>
        <w:tc>
          <w:tcPr>
            <w:tcW w:w="709" w:type="dxa"/>
          </w:tcPr>
          <w:p w14:paraId="4C1A3A2D" w14:textId="77777777" w:rsidR="00F60AE8" w:rsidRPr="0095297E" w:rsidRDefault="00F60AE8" w:rsidP="00AE7885">
            <w:pPr>
              <w:pStyle w:val="TAL"/>
              <w:jc w:val="center"/>
            </w:pPr>
            <w:r w:rsidRPr="0095297E">
              <w:rPr>
                <w:bCs/>
                <w:iCs/>
              </w:rPr>
              <w:t>N/A</w:t>
            </w:r>
          </w:p>
        </w:tc>
        <w:tc>
          <w:tcPr>
            <w:tcW w:w="728" w:type="dxa"/>
          </w:tcPr>
          <w:p w14:paraId="25369ECD" w14:textId="77777777" w:rsidR="00F60AE8" w:rsidRPr="0095297E" w:rsidRDefault="00F60AE8" w:rsidP="00AE7885">
            <w:pPr>
              <w:pStyle w:val="TAL"/>
              <w:jc w:val="center"/>
            </w:pPr>
            <w:r w:rsidRPr="0095297E">
              <w:rPr>
                <w:bCs/>
                <w:iCs/>
              </w:rPr>
              <w:t>N/A</w:t>
            </w:r>
          </w:p>
        </w:tc>
      </w:tr>
      <w:tr w:rsidR="00F60AE8" w:rsidRPr="0095297E" w14:paraId="5544A3C4" w14:textId="77777777" w:rsidTr="00AE7885">
        <w:trPr>
          <w:cantSplit/>
          <w:tblHeader/>
        </w:trPr>
        <w:tc>
          <w:tcPr>
            <w:tcW w:w="6917" w:type="dxa"/>
          </w:tcPr>
          <w:p w14:paraId="5966BD2E" w14:textId="77777777" w:rsidR="00F60AE8" w:rsidRPr="0095297E" w:rsidRDefault="00F60AE8" w:rsidP="00AE7885">
            <w:pPr>
              <w:pStyle w:val="TAL"/>
              <w:rPr>
                <w:b/>
                <w:i/>
              </w:rPr>
            </w:pPr>
            <w:r w:rsidRPr="0095297E">
              <w:rPr>
                <w:b/>
                <w:i/>
              </w:rPr>
              <w:t>ul-CancellationSelfCarrier-r16</w:t>
            </w:r>
          </w:p>
          <w:p w14:paraId="55746FB7" w14:textId="77777777" w:rsidR="00F60AE8" w:rsidRPr="0095297E" w:rsidRDefault="00F60AE8" w:rsidP="00AE7885">
            <w:pPr>
              <w:pStyle w:val="TAL"/>
            </w:pPr>
            <w:r w:rsidRPr="0095297E">
              <w:t>Indicates whether the UE supports UL cancellation scheme for self-carrier comprised of the following functional components:</w:t>
            </w:r>
          </w:p>
          <w:p w14:paraId="6EEEAFCC"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 common DCI (</w:t>
            </w:r>
            <w:proofErr w:type="gramStart"/>
            <w:r w:rsidRPr="0095297E">
              <w:rPr>
                <w:rFonts w:ascii="Arial" w:hAnsi="Arial" w:cs="Arial"/>
                <w:sz w:val="18"/>
                <w:szCs w:val="18"/>
              </w:rPr>
              <w:t>i.e.</w:t>
            </w:r>
            <w:proofErr w:type="gramEnd"/>
            <w:r w:rsidRPr="0095297E">
              <w:rPr>
                <w:rFonts w:ascii="Arial" w:hAnsi="Arial" w:cs="Arial"/>
                <w:sz w:val="18"/>
                <w:szCs w:val="18"/>
              </w:rPr>
              <w:t xml:space="preserve"> DCI format 2_4) for cancellation indication on the same DL CC as that scheduling PUSCH or SRS;</w:t>
            </w:r>
          </w:p>
          <w:p w14:paraId="55DB09AA" w14:textId="77777777" w:rsidR="00F60AE8" w:rsidRPr="0095297E" w:rsidRDefault="00F60AE8" w:rsidP="00AE7885">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UL cancellation for PUSCH. Cancellation is applied to each PUSCH repetition individually in case of PUSCH </w:t>
            </w:r>
            <w:proofErr w:type="gramStart"/>
            <w:r w:rsidRPr="0095297E">
              <w:rPr>
                <w:rFonts w:ascii="Arial" w:hAnsi="Arial" w:cs="Arial"/>
                <w:sz w:val="18"/>
                <w:szCs w:val="18"/>
              </w:rPr>
              <w:t>repetitions;</w:t>
            </w:r>
            <w:proofErr w:type="gramEnd"/>
          </w:p>
          <w:p w14:paraId="4F0E8F9B"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UL cancellation for SRS symbols that overlap with the cancelled symbols.</w:t>
            </w:r>
          </w:p>
        </w:tc>
        <w:tc>
          <w:tcPr>
            <w:tcW w:w="709" w:type="dxa"/>
          </w:tcPr>
          <w:p w14:paraId="7CA806C5" w14:textId="77777777" w:rsidR="00F60AE8" w:rsidRPr="0095297E" w:rsidRDefault="00F60AE8" w:rsidP="00AE7885">
            <w:pPr>
              <w:pStyle w:val="TAL"/>
              <w:jc w:val="center"/>
            </w:pPr>
            <w:r w:rsidRPr="0095297E">
              <w:t>FS</w:t>
            </w:r>
          </w:p>
        </w:tc>
        <w:tc>
          <w:tcPr>
            <w:tcW w:w="567" w:type="dxa"/>
          </w:tcPr>
          <w:p w14:paraId="5518AF1F" w14:textId="77777777" w:rsidR="00F60AE8" w:rsidRPr="0095297E" w:rsidRDefault="00F60AE8" w:rsidP="00AE7885">
            <w:pPr>
              <w:pStyle w:val="TAL"/>
              <w:jc w:val="center"/>
            </w:pPr>
            <w:r w:rsidRPr="0095297E">
              <w:t>No</w:t>
            </w:r>
          </w:p>
        </w:tc>
        <w:tc>
          <w:tcPr>
            <w:tcW w:w="709" w:type="dxa"/>
          </w:tcPr>
          <w:p w14:paraId="2F032655" w14:textId="77777777" w:rsidR="00F60AE8" w:rsidRPr="0095297E" w:rsidRDefault="00F60AE8" w:rsidP="00AE7885">
            <w:pPr>
              <w:pStyle w:val="TAL"/>
              <w:jc w:val="center"/>
            </w:pPr>
            <w:r w:rsidRPr="0095297E">
              <w:rPr>
                <w:bCs/>
                <w:iCs/>
              </w:rPr>
              <w:t>N/A</w:t>
            </w:r>
          </w:p>
        </w:tc>
        <w:tc>
          <w:tcPr>
            <w:tcW w:w="728" w:type="dxa"/>
          </w:tcPr>
          <w:p w14:paraId="26E25E33" w14:textId="77777777" w:rsidR="00F60AE8" w:rsidRPr="0095297E" w:rsidRDefault="00F60AE8" w:rsidP="00AE7885">
            <w:pPr>
              <w:pStyle w:val="TAL"/>
              <w:jc w:val="center"/>
            </w:pPr>
            <w:r w:rsidRPr="0095297E">
              <w:rPr>
                <w:bCs/>
                <w:iCs/>
              </w:rPr>
              <w:t>N/A</w:t>
            </w:r>
          </w:p>
        </w:tc>
      </w:tr>
      <w:tr w:rsidR="00F60AE8" w:rsidRPr="0095297E" w14:paraId="6BCD43BB" w14:textId="77777777" w:rsidTr="00AE7885">
        <w:trPr>
          <w:cantSplit/>
          <w:tblHeader/>
        </w:trPr>
        <w:tc>
          <w:tcPr>
            <w:tcW w:w="6917" w:type="dxa"/>
          </w:tcPr>
          <w:p w14:paraId="454B7CDB" w14:textId="77777777" w:rsidR="00F60AE8" w:rsidRPr="0095297E" w:rsidRDefault="00F60AE8" w:rsidP="00AE7885">
            <w:pPr>
              <w:pStyle w:val="TAL"/>
              <w:rPr>
                <w:b/>
                <w:i/>
              </w:rPr>
            </w:pPr>
            <w:r w:rsidRPr="0095297E">
              <w:rPr>
                <w:b/>
                <w:i/>
              </w:rPr>
              <w:t>ul-FullPwrMode-r16</w:t>
            </w:r>
          </w:p>
          <w:p w14:paraId="7C01B18D" w14:textId="77777777" w:rsidR="00F60AE8" w:rsidRPr="0095297E" w:rsidRDefault="00F60AE8" w:rsidP="00AE7885">
            <w:pPr>
              <w:pStyle w:val="TAL"/>
              <w:rPr>
                <w:b/>
                <w:i/>
              </w:rPr>
            </w:pPr>
            <w:r w:rsidRPr="0095297E">
              <w:rPr>
                <w:bCs/>
                <w:iCs/>
              </w:rPr>
              <w:t xml:space="preserve">Indicates the UE support of UL full power transmission mode of </w:t>
            </w:r>
            <w:proofErr w:type="spellStart"/>
            <w:r w:rsidRPr="0095297E">
              <w:rPr>
                <w:bCs/>
                <w:i/>
              </w:rPr>
              <w:t>fullpower</w:t>
            </w:r>
            <w:proofErr w:type="spellEnd"/>
            <w:r w:rsidRPr="0095297E">
              <w:rPr>
                <w:bCs/>
                <w:i/>
              </w:rPr>
              <w:t xml:space="preserve"> </w:t>
            </w:r>
            <w:r w:rsidRPr="0095297E">
              <w:rPr>
                <w:bCs/>
                <w:iCs/>
              </w:rPr>
              <w:t xml:space="preserve">as specified in clause 7.1 of TS 38.213 [11]. </w:t>
            </w:r>
            <w:r w:rsidRPr="0095297E">
              <w:t xml:space="preserve">If the UE indicates this capability the UE also indicates the support of codebook based PUSCH MIMO transmission using </w:t>
            </w:r>
            <w:proofErr w:type="spellStart"/>
            <w:r w:rsidRPr="0095297E">
              <w:rPr>
                <w:i/>
              </w:rPr>
              <w:t>mimo</w:t>
            </w:r>
            <w:proofErr w:type="spellEnd"/>
            <w:r w:rsidRPr="0095297E">
              <w:rPr>
                <w:i/>
              </w:rPr>
              <w:t xml:space="preserve">-CB-PUSCH </w:t>
            </w:r>
            <w:r w:rsidRPr="0095297E">
              <w:t xml:space="preserve">and the support of PUSCH codebook coherency subset using </w:t>
            </w:r>
            <w:proofErr w:type="spellStart"/>
            <w:r w:rsidRPr="0095297E">
              <w:rPr>
                <w:i/>
              </w:rPr>
              <w:t>pusch-TransCoherence</w:t>
            </w:r>
            <w:proofErr w:type="spellEnd"/>
            <w:r w:rsidRPr="0095297E">
              <w:rPr>
                <w:i/>
              </w:rPr>
              <w:t>.</w:t>
            </w:r>
          </w:p>
        </w:tc>
        <w:tc>
          <w:tcPr>
            <w:tcW w:w="709" w:type="dxa"/>
          </w:tcPr>
          <w:p w14:paraId="68055FD0" w14:textId="77777777" w:rsidR="00F60AE8" w:rsidRPr="0095297E" w:rsidRDefault="00F60AE8" w:rsidP="00AE7885">
            <w:pPr>
              <w:pStyle w:val="TAL"/>
              <w:jc w:val="center"/>
            </w:pPr>
            <w:r w:rsidRPr="0095297E">
              <w:t>FS</w:t>
            </w:r>
          </w:p>
        </w:tc>
        <w:tc>
          <w:tcPr>
            <w:tcW w:w="567" w:type="dxa"/>
          </w:tcPr>
          <w:p w14:paraId="3139967D" w14:textId="77777777" w:rsidR="00F60AE8" w:rsidRPr="0095297E" w:rsidRDefault="00F60AE8" w:rsidP="00AE7885">
            <w:pPr>
              <w:pStyle w:val="TAL"/>
              <w:jc w:val="center"/>
            </w:pPr>
            <w:r w:rsidRPr="0095297E">
              <w:t>No</w:t>
            </w:r>
          </w:p>
        </w:tc>
        <w:tc>
          <w:tcPr>
            <w:tcW w:w="709" w:type="dxa"/>
          </w:tcPr>
          <w:p w14:paraId="094F10C8" w14:textId="77777777" w:rsidR="00F60AE8" w:rsidRPr="0095297E" w:rsidRDefault="00F60AE8" w:rsidP="00AE7885">
            <w:pPr>
              <w:pStyle w:val="TAL"/>
              <w:jc w:val="center"/>
              <w:rPr>
                <w:bCs/>
                <w:iCs/>
              </w:rPr>
            </w:pPr>
            <w:r w:rsidRPr="0095297E">
              <w:t>N/A</w:t>
            </w:r>
          </w:p>
        </w:tc>
        <w:tc>
          <w:tcPr>
            <w:tcW w:w="728" w:type="dxa"/>
          </w:tcPr>
          <w:p w14:paraId="39437431" w14:textId="77777777" w:rsidR="00F60AE8" w:rsidRPr="0095297E" w:rsidRDefault="00F60AE8" w:rsidP="00AE7885">
            <w:pPr>
              <w:pStyle w:val="TAL"/>
              <w:jc w:val="center"/>
              <w:rPr>
                <w:bCs/>
                <w:iCs/>
              </w:rPr>
            </w:pPr>
            <w:r w:rsidRPr="0095297E">
              <w:t>N/A</w:t>
            </w:r>
          </w:p>
        </w:tc>
      </w:tr>
      <w:tr w:rsidR="00F60AE8" w:rsidRPr="0095297E" w14:paraId="59F9A224" w14:textId="77777777" w:rsidTr="00AE7885">
        <w:trPr>
          <w:cantSplit/>
          <w:tblHeader/>
        </w:trPr>
        <w:tc>
          <w:tcPr>
            <w:tcW w:w="6917" w:type="dxa"/>
          </w:tcPr>
          <w:p w14:paraId="3CAC4529" w14:textId="77777777" w:rsidR="00F60AE8" w:rsidRPr="0095297E" w:rsidRDefault="00F60AE8" w:rsidP="00AE7885">
            <w:pPr>
              <w:pStyle w:val="TAL"/>
              <w:rPr>
                <w:b/>
                <w:i/>
              </w:rPr>
            </w:pPr>
            <w:r w:rsidRPr="0095297E">
              <w:rPr>
                <w:b/>
                <w:i/>
              </w:rPr>
              <w:t>ul-FullPwrMode1-r16</w:t>
            </w:r>
          </w:p>
          <w:p w14:paraId="37E602D9" w14:textId="77777777" w:rsidR="00F60AE8" w:rsidRPr="0095297E" w:rsidRDefault="00F60AE8" w:rsidP="00AE7885">
            <w:pPr>
              <w:pStyle w:val="TAL"/>
              <w:rPr>
                <w:b/>
                <w:i/>
              </w:rPr>
            </w:pPr>
            <w:r w:rsidRPr="0095297E">
              <w:rPr>
                <w:bCs/>
                <w:iCs/>
              </w:rPr>
              <w:t xml:space="preserve">Indicates the UE support of UL full power transmission mode of </w:t>
            </w:r>
            <w:r w:rsidRPr="0095297E">
              <w:rPr>
                <w:bCs/>
                <w:i/>
              </w:rPr>
              <w:t>fullpowerMode1</w:t>
            </w:r>
            <w:r w:rsidRPr="0095297E">
              <w:rPr>
                <w:bCs/>
                <w:iCs/>
              </w:rPr>
              <w:t xml:space="preserve">. </w:t>
            </w:r>
            <w:r w:rsidRPr="0095297E">
              <w:t xml:space="preserve">If the UE indicates this capability the UE also indicates the support of codebook based PUSCH MIMO transmission using </w:t>
            </w:r>
            <w:proofErr w:type="spellStart"/>
            <w:r w:rsidRPr="0095297E">
              <w:rPr>
                <w:i/>
              </w:rPr>
              <w:t>mimo</w:t>
            </w:r>
            <w:proofErr w:type="spellEnd"/>
            <w:r w:rsidRPr="0095297E">
              <w:rPr>
                <w:i/>
              </w:rPr>
              <w:t xml:space="preserve">-CB-PUSCH </w:t>
            </w:r>
            <w:r w:rsidRPr="0095297E">
              <w:t xml:space="preserve">and the support of PUSCH codebook coherency subset using </w:t>
            </w:r>
            <w:proofErr w:type="spellStart"/>
            <w:r w:rsidRPr="0095297E">
              <w:rPr>
                <w:i/>
              </w:rPr>
              <w:t>pusch-TransCoherence</w:t>
            </w:r>
            <w:proofErr w:type="spellEnd"/>
            <w:r w:rsidRPr="0095297E">
              <w:rPr>
                <w:i/>
              </w:rPr>
              <w:t>.</w:t>
            </w:r>
          </w:p>
        </w:tc>
        <w:tc>
          <w:tcPr>
            <w:tcW w:w="709" w:type="dxa"/>
          </w:tcPr>
          <w:p w14:paraId="0E080737" w14:textId="77777777" w:rsidR="00F60AE8" w:rsidRPr="0095297E" w:rsidRDefault="00F60AE8" w:rsidP="00AE7885">
            <w:pPr>
              <w:pStyle w:val="TAL"/>
              <w:jc w:val="center"/>
            </w:pPr>
            <w:r w:rsidRPr="0095297E">
              <w:t>FS</w:t>
            </w:r>
          </w:p>
        </w:tc>
        <w:tc>
          <w:tcPr>
            <w:tcW w:w="567" w:type="dxa"/>
          </w:tcPr>
          <w:p w14:paraId="65098E4A" w14:textId="77777777" w:rsidR="00F60AE8" w:rsidRPr="0095297E" w:rsidRDefault="00F60AE8" w:rsidP="00AE7885">
            <w:pPr>
              <w:pStyle w:val="TAL"/>
              <w:jc w:val="center"/>
            </w:pPr>
            <w:r w:rsidRPr="0095297E">
              <w:t>No</w:t>
            </w:r>
          </w:p>
        </w:tc>
        <w:tc>
          <w:tcPr>
            <w:tcW w:w="709" w:type="dxa"/>
          </w:tcPr>
          <w:p w14:paraId="3AA48766" w14:textId="77777777" w:rsidR="00F60AE8" w:rsidRPr="0095297E" w:rsidRDefault="00F60AE8" w:rsidP="00AE7885">
            <w:pPr>
              <w:pStyle w:val="TAL"/>
              <w:jc w:val="center"/>
              <w:rPr>
                <w:bCs/>
                <w:iCs/>
              </w:rPr>
            </w:pPr>
            <w:r w:rsidRPr="0095297E">
              <w:t>N/A</w:t>
            </w:r>
          </w:p>
        </w:tc>
        <w:tc>
          <w:tcPr>
            <w:tcW w:w="728" w:type="dxa"/>
          </w:tcPr>
          <w:p w14:paraId="54EB17B7" w14:textId="77777777" w:rsidR="00F60AE8" w:rsidRPr="0095297E" w:rsidRDefault="00F60AE8" w:rsidP="00AE7885">
            <w:pPr>
              <w:pStyle w:val="TAL"/>
              <w:jc w:val="center"/>
              <w:rPr>
                <w:bCs/>
                <w:iCs/>
              </w:rPr>
            </w:pPr>
            <w:r w:rsidRPr="0095297E">
              <w:t>N/A</w:t>
            </w:r>
          </w:p>
        </w:tc>
      </w:tr>
      <w:tr w:rsidR="00F60AE8" w:rsidRPr="0095297E" w14:paraId="4C2B757D" w14:textId="77777777" w:rsidTr="00AE7885">
        <w:trPr>
          <w:cantSplit/>
          <w:tblHeader/>
        </w:trPr>
        <w:tc>
          <w:tcPr>
            <w:tcW w:w="6917" w:type="dxa"/>
          </w:tcPr>
          <w:p w14:paraId="58CE370A" w14:textId="77777777" w:rsidR="00F60AE8" w:rsidRPr="0095297E" w:rsidRDefault="00F60AE8" w:rsidP="00AE7885">
            <w:pPr>
              <w:pStyle w:val="TAL"/>
              <w:rPr>
                <w:b/>
                <w:i/>
              </w:rPr>
            </w:pPr>
            <w:r w:rsidRPr="0095297E">
              <w:rPr>
                <w:b/>
                <w:i/>
              </w:rPr>
              <w:t>ul-FullPwrMode2-MaxSRS-ResInSet-r16</w:t>
            </w:r>
          </w:p>
          <w:p w14:paraId="7A224D0D" w14:textId="77777777" w:rsidR="00F60AE8" w:rsidRPr="0095297E" w:rsidRDefault="00F60AE8" w:rsidP="00AE7885">
            <w:pPr>
              <w:pStyle w:val="TAL"/>
              <w:rPr>
                <w:b/>
                <w:i/>
              </w:rPr>
            </w:pPr>
            <w:r w:rsidRPr="0095297E">
              <w:t xml:space="preserve">Indicates the UE support of the </w:t>
            </w:r>
            <w:r w:rsidRPr="0095297E">
              <w:rPr>
                <w:lang w:eastAsia="ko-KR"/>
              </w:rPr>
              <w:t>maximum number of SRS resources in one SRS resource set with usage set to 'codebook' for uplink full power Mode 2 operation</w:t>
            </w:r>
            <w:r w:rsidRPr="0095297E">
              <w:t xml:space="preserve">. If the UE indicates this capability the UE also indicates the support of codebook based PUSCH MIMO transmission using </w:t>
            </w:r>
            <w:proofErr w:type="spellStart"/>
            <w:r w:rsidRPr="0095297E">
              <w:rPr>
                <w:i/>
              </w:rPr>
              <w:t>mimo</w:t>
            </w:r>
            <w:proofErr w:type="spellEnd"/>
            <w:r w:rsidRPr="0095297E">
              <w:rPr>
                <w:i/>
              </w:rPr>
              <w:t xml:space="preserve">-CB-PUSCH </w:t>
            </w:r>
            <w:r w:rsidRPr="0095297E">
              <w:t xml:space="preserve">and the support of PUSCH codebook coherency subset using </w:t>
            </w:r>
            <w:proofErr w:type="spellStart"/>
            <w:r w:rsidRPr="0095297E">
              <w:rPr>
                <w:i/>
              </w:rPr>
              <w:t>pusch-TransCoherence</w:t>
            </w:r>
            <w:proofErr w:type="spellEnd"/>
            <w:r w:rsidRPr="0095297E">
              <w:rPr>
                <w:i/>
              </w:rPr>
              <w:t xml:space="preserve">. </w:t>
            </w:r>
            <w:r w:rsidRPr="0095297E">
              <w:rPr>
                <w:iCs/>
              </w:rPr>
              <w:t>A UE supports this feature shall support at least full power operation with single port.</w:t>
            </w:r>
          </w:p>
        </w:tc>
        <w:tc>
          <w:tcPr>
            <w:tcW w:w="709" w:type="dxa"/>
          </w:tcPr>
          <w:p w14:paraId="10F2E46F" w14:textId="77777777" w:rsidR="00F60AE8" w:rsidRPr="0095297E" w:rsidRDefault="00F60AE8" w:rsidP="00AE7885">
            <w:pPr>
              <w:pStyle w:val="TAL"/>
              <w:jc w:val="center"/>
            </w:pPr>
            <w:r w:rsidRPr="0095297E">
              <w:t>FS</w:t>
            </w:r>
          </w:p>
        </w:tc>
        <w:tc>
          <w:tcPr>
            <w:tcW w:w="567" w:type="dxa"/>
          </w:tcPr>
          <w:p w14:paraId="513241C7" w14:textId="77777777" w:rsidR="00F60AE8" w:rsidRPr="0095297E" w:rsidRDefault="00F60AE8" w:rsidP="00AE7885">
            <w:pPr>
              <w:pStyle w:val="TAL"/>
              <w:jc w:val="center"/>
            </w:pPr>
            <w:r w:rsidRPr="0095297E">
              <w:t>No</w:t>
            </w:r>
          </w:p>
        </w:tc>
        <w:tc>
          <w:tcPr>
            <w:tcW w:w="709" w:type="dxa"/>
          </w:tcPr>
          <w:p w14:paraId="101245C3" w14:textId="77777777" w:rsidR="00F60AE8" w:rsidRPr="0095297E" w:rsidRDefault="00F60AE8" w:rsidP="00AE7885">
            <w:pPr>
              <w:pStyle w:val="TAL"/>
              <w:jc w:val="center"/>
            </w:pPr>
            <w:r w:rsidRPr="0095297E">
              <w:rPr>
                <w:bCs/>
                <w:iCs/>
              </w:rPr>
              <w:t>N/A</w:t>
            </w:r>
          </w:p>
        </w:tc>
        <w:tc>
          <w:tcPr>
            <w:tcW w:w="728" w:type="dxa"/>
          </w:tcPr>
          <w:p w14:paraId="280B14D8" w14:textId="77777777" w:rsidR="00F60AE8" w:rsidRPr="0095297E" w:rsidRDefault="00F60AE8" w:rsidP="00AE7885">
            <w:pPr>
              <w:pStyle w:val="TAL"/>
              <w:jc w:val="center"/>
            </w:pPr>
            <w:r w:rsidRPr="0095297E">
              <w:rPr>
                <w:bCs/>
                <w:iCs/>
              </w:rPr>
              <w:t>N/A</w:t>
            </w:r>
          </w:p>
        </w:tc>
      </w:tr>
      <w:tr w:rsidR="00F60AE8" w:rsidRPr="0095297E" w14:paraId="6F5E8C8E" w14:textId="77777777" w:rsidTr="00AE7885">
        <w:trPr>
          <w:cantSplit/>
          <w:tblHeader/>
        </w:trPr>
        <w:tc>
          <w:tcPr>
            <w:tcW w:w="6917" w:type="dxa"/>
          </w:tcPr>
          <w:p w14:paraId="3A472024" w14:textId="77777777" w:rsidR="00F60AE8" w:rsidRPr="0095297E" w:rsidRDefault="00F60AE8" w:rsidP="00AE7885">
            <w:pPr>
              <w:pStyle w:val="TAL"/>
              <w:rPr>
                <w:b/>
                <w:i/>
              </w:rPr>
            </w:pPr>
            <w:r w:rsidRPr="0095297E">
              <w:rPr>
                <w:b/>
                <w:i/>
              </w:rPr>
              <w:t>ul-FullPwrMode2-SRSConfig-diffNumSRSPorts-r16</w:t>
            </w:r>
          </w:p>
          <w:p w14:paraId="55A8D5DA" w14:textId="77777777" w:rsidR="00F60AE8" w:rsidRPr="0095297E" w:rsidRDefault="00F60AE8" w:rsidP="00AE7885">
            <w:pPr>
              <w:pStyle w:val="TAL"/>
            </w:pPr>
            <w:r w:rsidRPr="0095297E">
              <w:t xml:space="preserve">Indicates the UE supported SRS configuration with different number of antenna ports per SRS resource for uplink full power Mode 2 operation. The possible different number of antenna ports that can be configured for </w:t>
            </w:r>
            <w:proofErr w:type="gramStart"/>
            <w:r w:rsidRPr="0095297E">
              <w:t>a</w:t>
            </w:r>
            <w:proofErr w:type="gramEnd"/>
            <w:r w:rsidRPr="0095297E">
              <w:t xml:space="preserve"> SRS resource are as follow:</w:t>
            </w:r>
          </w:p>
          <w:p w14:paraId="4920DEB1"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value </w:t>
            </w:r>
            <w:r w:rsidRPr="0095297E">
              <w:rPr>
                <w:rFonts w:ascii="Arial" w:hAnsi="Arial" w:cs="Arial"/>
                <w:i/>
                <w:iCs/>
                <w:sz w:val="18"/>
                <w:szCs w:val="18"/>
              </w:rPr>
              <w:t>p1-2</w:t>
            </w:r>
            <w:r w:rsidRPr="0095297E">
              <w:rPr>
                <w:rFonts w:ascii="Arial" w:hAnsi="Arial" w:cs="Arial"/>
                <w:sz w:val="18"/>
                <w:szCs w:val="18"/>
              </w:rPr>
              <w:t xml:space="preserve"> means that each SRS resource can be configured with 1 port or 2 ports</w:t>
            </w:r>
          </w:p>
          <w:p w14:paraId="0D0C059E"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value </w:t>
            </w:r>
            <w:r w:rsidRPr="0095297E">
              <w:rPr>
                <w:rFonts w:ascii="Arial" w:hAnsi="Arial" w:cs="Arial"/>
                <w:i/>
                <w:iCs/>
                <w:sz w:val="18"/>
                <w:szCs w:val="18"/>
              </w:rPr>
              <w:t>p1-4</w:t>
            </w:r>
            <w:r w:rsidRPr="0095297E">
              <w:rPr>
                <w:rFonts w:ascii="Arial" w:hAnsi="Arial" w:cs="Arial"/>
                <w:sz w:val="18"/>
                <w:szCs w:val="18"/>
              </w:rPr>
              <w:t xml:space="preserve"> means that each SRS resource can be configured with 1 port or 4 ports</w:t>
            </w:r>
          </w:p>
          <w:p w14:paraId="214045A8"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value </w:t>
            </w:r>
            <w:r w:rsidRPr="0095297E">
              <w:rPr>
                <w:rFonts w:ascii="Arial" w:hAnsi="Arial" w:cs="Arial"/>
                <w:i/>
                <w:iCs/>
                <w:sz w:val="18"/>
                <w:szCs w:val="18"/>
              </w:rPr>
              <w:t xml:space="preserve">p1-2-4 </w:t>
            </w:r>
            <w:r w:rsidRPr="0095297E">
              <w:rPr>
                <w:rFonts w:ascii="Arial" w:hAnsi="Arial" w:cs="Arial"/>
                <w:sz w:val="18"/>
                <w:szCs w:val="18"/>
              </w:rPr>
              <w:t>means that each SRS resource can be configured with 1 port or 2 ports or 4 ports</w:t>
            </w:r>
          </w:p>
          <w:p w14:paraId="39BD0DE8" w14:textId="77777777" w:rsidR="00F60AE8" w:rsidRPr="0095297E" w:rsidRDefault="00F60AE8" w:rsidP="00AE7885">
            <w:pPr>
              <w:pStyle w:val="TAL"/>
            </w:pPr>
          </w:p>
          <w:p w14:paraId="24CB48E3" w14:textId="77777777" w:rsidR="00F60AE8" w:rsidRPr="0095297E" w:rsidRDefault="00F60AE8" w:rsidP="00AE7885">
            <w:pPr>
              <w:pStyle w:val="TAL"/>
              <w:rPr>
                <w:bCs/>
                <w:i/>
              </w:rPr>
            </w:pPr>
            <w:r w:rsidRPr="0095297E">
              <w:t xml:space="preserve">UE indicates support of this feature shall also indicate support of </w:t>
            </w:r>
            <w:r w:rsidRPr="0095297E">
              <w:rPr>
                <w:bCs/>
                <w:i/>
              </w:rPr>
              <w:t>ul-FullPwrMode2-MaxSRS-ResInSet.</w:t>
            </w:r>
          </w:p>
          <w:p w14:paraId="25B7EA82" w14:textId="77777777" w:rsidR="00F60AE8" w:rsidRPr="0095297E" w:rsidRDefault="00F60AE8" w:rsidP="00AE7885">
            <w:pPr>
              <w:pStyle w:val="TAL"/>
              <w:rPr>
                <w:bCs/>
                <w:i/>
              </w:rPr>
            </w:pPr>
          </w:p>
          <w:p w14:paraId="1BAC3FFD" w14:textId="77777777" w:rsidR="00F60AE8" w:rsidRPr="0095297E" w:rsidRDefault="00F60AE8" w:rsidP="00AE7885">
            <w:pPr>
              <w:pStyle w:val="TAN"/>
              <w:rPr>
                <w:b/>
                <w:i/>
              </w:rPr>
            </w:pPr>
            <w:r w:rsidRPr="0095297E">
              <w:t>NOTE:</w:t>
            </w:r>
            <w:r w:rsidRPr="0095297E">
              <w:tab/>
              <w:t xml:space="preserve">The values </w:t>
            </w:r>
            <w:r w:rsidRPr="0095297E">
              <w:rPr>
                <w:i/>
                <w:iCs/>
              </w:rPr>
              <w:t>p1-2</w:t>
            </w:r>
            <w:r w:rsidRPr="0095297E">
              <w:t xml:space="preserve">, </w:t>
            </w:r>
            <w:r w:rsidRPr="0095297E">
              <w:rPr>
                <w:i/>
                <w:iCs/>
              </w:rPr>
              <w:t>p1-4</w:t>
            </w:r>
            <w:r w:rsidRPr="0095297E">
              <w:t xml:space="preserve"> or </w:t>
            </w:r>
            <w:r w:rsidRPr="0095297E">
              <w:rPr>
                <w:i/>
                <w:iCs/>
              </w:rPr>
              <w:t>p1-2-4</w:t>
            </w:r>
            <w:r w:rsidRPr="0095297E">
              <w:t xml:space="preserve"> can be used if </w:t>
            </w:r>
            <w:r w:rsidRPr="0095297E">
              <w:rPr>
                <w:i/>
                <w:iCs/>
              </w:rPr>
              <w:t xml:space="preserve">ul-FullPwrMode2-MaxSRS-ResInSet </w:t>
            </w:r>
            <w:r w:rsidRPr="0095297E">
              <w:t xml:space="preserve">is reported as </w:t>
            </w:r>
            <w:r w:rsidRPr="0095297E">
              <w:rPr>
                <w:i/>
                <w:iCs/>
              </w:rPr>
              <w:t>n2</w:t>
            </w:r>
            <w:r w:rsidRPr="0095297E">
              <w:t xml:space="preserve"> or </w:t>
            </w:r>
            <w:r w:rsidRPr="0095297E">
              <w:rPr>
                <w:i/>
                <w:iCs/>
              </w:rPr>
              <w:t>n4</w:t>
            </w:r>
            <w:r w:rsidRPr="0095297E">
              <w:t>.</w:t>
            </w:r>
          </w:p>
        </w:tc>
        <w:tc>
          <w:tcPr>
            <w:tcW w:w="709" w:type="dxa"/>
          </w:tcPr>
          <w:p w14:paraId="3A1FA0AE" w14:textId="77777777" w:rsidR="00F60AE8" w:rsidRPr="0095297E" w:rsidRDefault="00F60AE8" w:rsidP="00AE7885">
            <w:pPr>
              <w:pStyle w:val="TAL"/>
              <w:jc w:val="center"/>
            </w:pPr>
            <w:r w:rsidRPr="0095297E">
              <w:t>FS</w:t>
            </w:r>
          </w:p>
        </w:tc>
        <w:tc>
          <w:tcPr>
            <w:tcW w:w="567" w:type="dxa"/>
          </w:tcPr>
          <w:p w14:paraId="6A640FE5" w14:textId="77777777" w:rsidR="00F60AE8" w:rsidRPr="0095297E" w:rsidRDefault="00F60AE8" w:rsidP="00AE7885">
            <w:pPr>
              <w:pStyle w:val="TAL"/>
              <w:jc w:val="center"/>
            </w:pPr>
            <w:r w:rsidRPr="0095297E">
              <w:t>No</w:t>
            </w:r>
          </w:p>
        </w:tc>
        <w:tc>
          <w:tcPr>
            <w:tcW w:w="709" w:type="dxa"/>
          </w:tcPr>
          <w:p w14:paraId="1BC2B87C" w14:textId="77777777" w:rsidR="00F60AE8" w:rsidRPr="0095297E" w:rsidRDefault="00F60AE8" w:rsidP="00AE7885">
            <w:pPr>
              <w:pStyle w:val="TAL"/>
              <w:jc w:val="center"/>
              <w:rPr>
                <w:bCs/>
                <w:iCs/>
              </w:rPr>
            </w:pPr>
            <w:r w:rsidRPr="0095297E">
              <w:rPr>
                <w:bCs/>
                <w:iCs/>
              </w:rPr>
              <w:t>N/A</w:t>
            </w:r>
          </w:p>
        </w:tc>
        <w:tc>
          <w:tcPr>
            <w:tcW w:w="728" w:type="dxa"/>
          </w:tcPr>
          <w:p w14:paraId="182C1CEE" w14:textId="77777777" w:rsidR="00F60AE8" w:rsidRPr="0095297E" w:rsidRDefault="00F60AE8" w:rsidP="00AE7885">
            <w:pPr>
              <w:pStyle w:val="TAL"/>
              <w:jc w:val="center"/>
              <w:rPr>
                <w:bCs/>
                <w:iCs/>
              </w:rPr>
            </w:pPr>
            <w:r w:rsidRPr="0095297E">
              <w:rPr>
                <w:bCs/>
                <w:iCs/>
              </w:rPr>
              <w:t>N/A</w:t>
            </w:r>
          </w:p>
        </w:tc>
      </w:tr>
      <w:tr w:rsidR="00F60AE8" w:rsidRPr="0095297E" w14:paraId="349276A4" w14:textId="77777777" w:rsidTr="00AE7885">
        <w:trPr>
          <w:cantSplit/>
          <w:tblHeader/>
        </w:trPr>
        <w:tc>
          <w:tcPr>
            <w:tcW w:w="6917" w:type="dxa"/>
          </w:tcPr>
          <w:p w14:paraId="19432956" w14:textId="77777777" w:rsidR="00F60AE8" w:rsidRPr="0095297E" w:rsidRDefault="00F60AE8" w:rsidP="00AE7885">
            <w:pPr>
              <w:pStyle w:val="TAL"/>
              <w:rPr>
                <w:b/>
                <w:i/>
              </w:rPr>
            </w:pPr>
            <w:r w:rsidRPr="0095297E">
              <w:rPr>
                <w:b/>
                <w:i/>
              </w:rPr>
              <w:lastRenderedPageBreak/>
              <w:t>ul-FullPwrMode2-TPMIGroup-r16</w:t>
            </w:r>
          </w:p>
          <w:p w14:paraId="4095848F" w14:textId="77777777" w:rsidR="00F60AE8" w:rsidRPr="0095297E" w:rsidRDefault="00F60AE8" w:rsidP="00AE7885">
            <w:pPr>
              <w:pStyle w:val="TAL"/>
            </w:pPr>
            <w:r w:rsidRPr="0095297E">
              <w:t>Indicates the UE supported TPMI group(s) which delivers full power. The capability signalling comprises the following values:</w:t>
            </w:r>
          </w:p>
          <w:p w14:paraId="430B4441"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twoPorts-r16</w:t>
            </w:r>
            <w:r w:rsidRPr="0095297E">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22465771"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fourPortsNonCoherent-r16</w:t>
            </w:r>
            <w:r w:rsidRPr="0095297E">
              <w:rPr>
                <w:rFonts w:ascii="Arial" w:hAnsi="Arial" w:cs="Arial"/>
                <w:sz w:val="18"/>
                <w:szCs w:val="18"/>
              </w:rPr>
              <w:t xml:space="preserve"> indicates the TPMI groups {G0-3}</w:t>
            </w:r>
          </w:p>
          <w:p w14:paraId="7F955E1E" w14:textId="77777777" w:rsidR="00F60AE8" w:rsidRPr="0095297E" w:rsidRDefault="00F60AE8" w:rsidP="00AE7885">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fourPortsPartialCoherent-r16</w:t>
            </w:r>
            <w:r w:rsidRPr="0095297E">
              <w:rPr>
                <w:rFonts w:ascii="Arial" w:hAnsi="Arial" w:cs="Arial"/>
                <w:sz w:val="18"/>
                <w:szCs w:val="18"/>
              </w:rPr>
              <w:t xml:space="preserve"> indicates the TPMI groups {G0-6}</w:t>
            </w:r>
          </w:p>
          <w:p w14:paraId="20489D76" w14:textId="77777777" w:rsidR="00F60AE8" w:rsidRPr="0095297E" w:rsidRDefault="00F60AE8" w:rsidP="00AE7885">
            <w:pPr>
              <w:pStyle w:val="TAL"/>
            </w:pPr>
          </w:p>
          <w:p w14:paraId="1CCD7563" w14:textId="77777777" w:rsidR="00F60AE8" w:rsidRPr="0095297E" w:rsidRDefault="00F60AE8" w:rsidP="00AE7885">
            <w:pPr>
              <w:pStyle w:val="TAL"/>
              <w:rPr>
                <w:bCs/>
                <w:i/>
              </w:rPr>
            </w:pPr>
            <w:r w:rsidRPr="0095297E">
              <w:t xml:space="preserve">UE indicates support of this feature shall also indicate support of </w:t>
            </w:r>
            <w:r w:rsidRPr="0095297E">
              <w:rPr>
                <w:bCs/>
                <w:i/>
              </w:rPr>
              <w:t>ul-FullPwrMode2-MaxSRS-ResInSet.</w:t>
            </w:r>
          </w:p>
          <w:p w14:paraId="111D0F50" w14:textId="77777777" w:rsidR="00F60AE8" w:rsidRPr="0095297E" w:rsidRDefault="00F60AE8" w:rsidP="00AE7885">
            <w:pPr>
              <w:pStyle w:val="TAL"/>
              <w:rPr>
                <w:bCs/>
                <w:iCs/>
              </w:rPr>
            </w:pPr>
            <w:r w:rsidRPr="0095297E">
              <w:rPr>
                <w:bCs/>
                <w:iCs/>
              </w:rPr>
              <w:t>Definition of G0~G6 can be found in the table below:</w:t>
            </w:r>
          </w:p>
          <w:p w14:paraId="22E13A52" w14:textId="77777777" w:rsidR="00F60AE8" w:rsidRPr="0095297E" w:rsidRDefault="00F60AE8" w:rsidP="00AE7885">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F60AE8" w:rsidRPr="0095297E" w14:paraId="15B3FAF0" w14:textId="77777777" w:rsidTr="00AE7885">
              <w:trPr>
                <w:trHeight w:val="353"/>
                <w:jc w:val="center"/>
              </w:trPr>
              <w:tc>
                <w:tcPr>
                  <w:tcW w:w="562" w:type="dxa"/>
                  <w:shd w:val="clear" w:color="auto" w:fill="auto"/>
                  <w:vAlign w:val="center"/>
                </w:tcPr>
                <w:p w14:paraId="35870F7E" w14:textId="77777777" w:rsidR="00F60AE8" w:rsidRPr="0095297E" w:rsidRDefault="00F60AE8" w:rsidP="00AE7885">
                  <w:pPr>
                    <w:pStyle w:val="TAC"/>
                  </w:pPr>
                  <w:r w:rsidRPr="0095297E">
                    <w:t>ID</w:t>
                  </w:r>
                </w:p>
              </w:tc>
              <w:tc>
                <w:tcPr>
                  <w:tcW w:w="4962" w:type="dxa"/>
                  <w:shd w:val="clear" w:color="auto" w:fill="auto"/>
                  <w:vAlign w:val="center"/>
                </w:tcPr>
                <w:p w14:paraId="196A14FD" w14:textId="77777777" w:rsidR="00F60AE8" w:rsidRPr="0095297E" w:rsidRDefault="00F60AE8" w:rsidP="00AE7885">
                  <w:pPr>
                    <w:pStyle w:val="TAC"/>
                  </w:pPr>
                  <w:r w:rsidRPr="0095297E">
                    <w:t>TPMI groups</w:t>
                  </w:r>
                </w:p>
              </w:tc>
            </w:tr>
            <w:tr w:rsidR="00F60AE8" w:rsidRPr="0095297E" w14:paraId="1805CFAE" w14:textId="77777777" w:rsidTr="00AE7885">
              <w:trPr>
                <w:trHeight w:val="785"/>
                <w:jc w:val="center"/>
              </w:trPr>
              <w:tc>
                <w:tcPr>
                  <w:tcW w:w="562" w:type="dxa"/>
                  <w:shd w:val="clear" w:color="auto" w:fill="auto"/>
                  <w:vAlign w:val="center"/>
                </w:tcPr>
                <w:p w14:paraId="34AE988A" w14:textId="77777777" w:rsidR="00F60AE8" w:rsidRPr="0095297E" w:rsidRDefault="00F60AE8" w:rsidP="00AE788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G0</w:t>
                  </w:r>
                </w:p>
              </w:tc>
              <w:tc>
                <w:tcPr>
                  <w:tcW w:w="4962" w:type="dxa"/>
                  <w:shd w:val="clear" w:color="auto" w:fill="auto"/>
                </w:tcPr>
                <w:p w14:paraId="291EA752" w14:textId="77777777" w:rsidR="00F60AE8" w:rsidRPr="0095297E" w:rsidRDefault="00000000" w:rsidP="00AE7885">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60AE8" w:rsidRPr="0095297E">
                    <w:rPr>
                      <w:rFonts w:cs="Times"/>
                      <w:b w:val="0"/>
                      <w:sz w:val="16"/>
                      <w:szCs w:val="18"/>
                    </w:rPr>
                    <w:t>,</w:t>
                  </w:r>
                </w:p>
              </w:tc>
            </w:tr>
            <w:tr w:rsidR="00F60AE8" w:rsidRPr="0095297E" w14:paraId="60976F95" w14:textId="77777777" w:rsidTr="00AE7885">
              <w:trPr>
                <w:trHeight w:val="765"/>
                <w:jc w:val="center"/>
              </w:trPr>
              <w:tc>
                <w:tcPr>
                  <w:tcW w:w="562" w:type="dxa"/>
                  <w:shd w:val="clear" w:color="auto" w:fill="auto"/>
                  <w:vAlign w:val="center"/>
                </w:tcPr>
                <w:p w14:paraId="31FD065A" w14:textId="77777777" w:rsidR="00F60AE8" w:rsidRPr="0095297E" w:rsidRDefault="00F60AE8" w:rsidP="00AE788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G1</w:t>
                  </w:r>
                </w:p>
              </w:tc>
              <w:tc>
                <w:tcPr>
                  <w:tcW w:w="4962" w:type="dxa"/>
                  <w:shd w:val="clear" w:color="auto" w:fill="auto"/>
                </w:tcPr>
                <w:p w14:paraId="52E970C1" w14:textId="77777777" w:rsidR="00F60AE8" w:rsidRPr="0095297E" w:rsidRDefault="00000000" w:rsidP="00AE7885">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60AE8"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60AE8"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60AE8" w:rsidRPr="0095297E">
                    <w:rPr>
                      <w:rFonts w:cs="Times"/>
                      <w:b w:val="0"/>
                      <w:sz w:val="16"/>
                      <w:szCs w:val="18"/>
                    </w:rPr>
                    <w:t>,</w:t>
                  </w:r>
                </w:p>
              </w:tc>
            </w:tr>
            <w:tr w:rsidR="00F60AE8" w:rsidRPr="0095297E" w14:paraId="1D0E8822" w14:textId="77777777" w:rsidTr="00AE7885">
              <w:trPr>
                <w:trHeight w:val="765"/>
                <w:jc w:val="center"/>
              </w:trPr>
              <w:tc>
                <w:tcPr>
                  <w:tcW w:w="562" w:type="dxa"/>
                  <w:shd w:val="clear" w:color="auto" w:fill="auto"/>
                  <w:vAlign w:val="center"/>
                </w:tcPr>
                <w:p w14:paraId="2CA08E4F" w14:textId="77777777" w:rsidR="00F60AE8" w:rsidRPr="0095297E" w:rsidRDefault="00F60AE8" w:rsidP="00AE788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G2</w:t>
                  </w:r>
                </w:p>
              </w:tc>
              <w:tc>
                <w:tcPr>
                  <w:tcW w:w="4962" w:type="dxa"/>
                  <w:shd w:val="clear" w:color="auto" w:fill="auto"/>
                </w:tcPr>
                <w:p w14:paraId="268024BF" w14:textId="77777777" w:rsidR="00F60AE8" w:rsidRPr="0095297E" w:rsidRDefault="00000000" w:rsidP="00AE7885">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F60AE8" w:rsidRPr="0095297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F60AE8" w:rsidRPr="0095297E">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60AE8" w:rsidRPr="009529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60AE8" w:rsidRPr="0095297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F60AE8" w:rsidRPr="009529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F60AE8" w:rsidRPr="0095297E" w14:paraId="0453FFF3" w14:textId="77777777" w:rsidTr="00AE7885">
              <w:trPr>
                <w:trHeight w:val="785"/>
                <w:jc w:val="center"/>
              </w:trPr>
              <w:tc>
                <w:tcPr>
                  <w:tcW w:w="562" w:type="dxa"/>
                  <w:shd w:val="clear" w:color="auto" w:fill="auto"/>
                  <w:vAlign w:val="center"/>
                </w:tcPr>
                <w:p w14:paraId="51894489" w14:textId="77777777" w:rsidR="00F60AE8" w:rsidRPr="0095297E" w:rsidRDefault="00F60AE8" w:rsidP="00AE788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G3</w:t>
                  </w:r>
                </w:p>
              </w:tc>
              <w:tc>
                <w:tcPr>
                  <w:tcW w:w="4962" w:type="dxa"/>
                  <w:shd w:val="clear" w:color="auto" w:fill="auto"/>
                </w:tcPr>
                <w:p w14:paraId="1A1720DA" w14:textId="77777777" w:rsidR="00F60AE8" w:rsidRPr="0095297E" w:rsidRDefault="00000000" w:rsidP="00AE7885">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60AE8"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60AE8" w:rsidRPr="0095297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60AE8"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60AE8" w:rsidRPr="0095297E" w14:paraId="3A9CE868" w14:textId="77777777" w:rsidTr="00AE7885">
              <w:trPr>
                <w:trHeight w:val="765"/>
                <w:jc w:val="center"/>
              </w:trPr>
              <w:tc>
                <w:tcPr>
                  <w:tcW w:w="562" w:type="dxa"/>
                  <w:shd w:val="clear" w:color="auto" w:fill="auto"/>
                  <w:vAlign w:val="center"/>
                </w:tcPr>
                <w:p w14:paraId="258EBBF6" w14:textId="77777777" w:rsidR="00F60AE8" w:rsidRPr="0095297E" w:rsidRDefault="00F60AE8" w:rsidP="00AE788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G4</w:t>
                  </w:r>
                </w:p>
              </w:tc>
              <w:tc>
                <w:tcPr>
                  <w:tcW w:w="4962" w:type="dxa"/>
                  <w:shd w:val="clear" w:color="auto" w:fill="auto"/>
                </w:tcPr>
                <w:p w14:paraId="6FCD860F" w14:textId="77777777" w:rsidR="00F60AE8" w:rsidRPr="0095297E" w:rsidRDefault="00000000" w:rsidP="00AE7885">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60AE8"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60AE8" w:rsidRPr="009529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60AE8" w:rsidRPr="0095297E" w14:paraId="50F5D38F" w14:textId="77777777" w:rsidTr="00AE7885">
              <w:trPr>
                <w:trHeight w:val="765"/>
                <w:jc w:val="center"/>
              </w:trPr>
              <w:tc>
                <w:tcPr>
                  <w:tcW w:w="562" w:type="dxa"/>
                  <w:shd w:val="clear" w:color="auto" w:fill="auto"/>
                  <w:vAlign w:val="center"/>
                </w:tcPr>
                <w:p w14:paraId="308CBA78" w14:textId="77777777" w:rsidR="00F60AE8" w:rsidRPr="0095297E" w:rsidRDefault="00F60AE8" w:rsidP="00AE788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G5</w:t>
                  </w:r>
                </w:p>
              </w:tc>
              <w:tc>
                <w:tcPr>
                  <w:tcW w:w="4962" w:type="dxa"/>
                  <w:shd w:val="clear" w:color="auto" w:fill="auto"/>
                </w:tcPr>
                <w:p w14:paraId="21DA5B85" w14:textId="77777777" w:rsidR="00F60AE8" w:rsidRPr="0095297E" w:rsidRDefault="00000000" w:rsidP="00AE7885">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60AE8"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60AE8" w:rsidRPr="009529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60AE8"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60AE8" w:rsidRPr="0095297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F60AE8" w:rsidRPr="009529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60AE8" w:rsidRPr="0095297E" w14:paraId="1D71C3A3" w14:textId="77777777" w:rsidTr="00AE7885">
              <w:trPr>
                <w:trHeight w:val="1575"/>
                <w:jc w:val="center"/>
              </w:trPr>
              <w:tc>
                <w:tcPr>
                  <w:tcW w:w="562" w:type="dxa"/>
                  <w:shd w:val="clear" w:color="auto" w:fill="auto"/>
                  <w:vAlign w:val="center"/>
                </w:tcPr>
                <w:p w14:paraId="01C1F16A" w14:textId="77777777" w:rsidR="00F60AE8" w:rsidRPr="0095297E" w:rsidRDefault="00F60AE8" w:rsidP="00AE788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5297E">
                    <w:rPr>
                      <w:rFonts w:ascii="Arial" w:eastAsia="Times New Roman" w:hAnsi="Arial"/>
                      <w:b w:val="0"/>
                      <w:bCs/>
                      <w:iCs/>
                      <w:sz w:val="18"/>
                      <w:lang w:eastAsia="ja-JP"/>
                    </w:rPr>
                    <w:t>G6</w:t>
                  </w:r>
                </w:p>
              </w:tc>
              <w:tc>
                <w:tcPr>
                  <w:tcW w:w="4962" w:type="dxa"/>
                  <w:shd w:val="clear" w:color="auto" w:fill="auto"/>
                </w:tcPr>
                <w:p w14:paraId="08572888" w14:textId="77777777" w:rsidR="00F60AE8" w:rsidRPr="0095297E" w:rsidRDefault="00000000" w:rsidP="00AE7885">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60AE8"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60AE8" w:rsidRPr="009529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F60AE8" w:rsidRPr="0095297E">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F60AE8" w:rsidRPr="009529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F60AE8" w:rsidRPr="009529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12BAA5A7" w14:textId="77777777" w:rsidR="00F60AE8" w:rsidRPr="0095297E" w:rsidRDefault="00000000" w:rsidP="00AE7885">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60AE8" w:rsidRPr="009529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60AE8" w:rsidRPr="009529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F60AE8" w:rsidRPr="0095297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F60AE8" w:rsidRPr="0095297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306B15DA" w14:textId="77777777" w:rsidR="00F60AE8" w:rsidRPr="0095297E" w:rsidRDefault="00F60AE8" w:rsidP="00AE7885">
            <w:pPr>
              <w:pStyle w:val="TAL"/>
              <w:rPr>
                <w:bCs/>
                <w:i/>
              </w:rPr>
            </w:pPr>
          </w:p>
          <w:p w14:paraId="17320EEC" w14:textId="77777777" w:rsidR="00F60AE8" w:rsidRPr="0095297E" w:rsidRDefault="00F60AE8" w:rsidP="00AE7885">
            <w:pPr>
              <w:pStyle w:val="TAN"/>
            </w:pPr>
            <w:r w:rsidRPr="0095297E">
              <w:t>NOTE 1:</w:t>
            </w:r>
            <w:r w:rsidRPr="0095297E">
              <w:tab/>
              <w:t>When a full coherent UE operates in mode 2, it reports TPMIs the same as a partial-coherent UE.</w:t>
            </w:r>
          </w:p>
          <w:p w14:paraId="767330D6" w14:textId="77777777" w:rsidR="00F60AE8" w:rsidRPr="0095297E" w:rsidRDefault="00F60AE8" w:rsidP="00AE7885">
            <w:pPr>
              <w:pStyle w:val="TAN"/>
            </w:pPr>
            <w:r w:rsidRPr="0095297E">
              <w:t>NOTE 2:</w:t>
            </w:r>
            <w:r w:rsidRPr="0095297E">
              <w:tab/>
              <w:t>For 4 port partial-coherent or full-coherent UE, UE can report: 2-port {2-bit bitmap} and one of 4-port non-coherent {G0~G3} and one of 4-port partial-coherent {G0~G6}</w:t>
            </w:r>
          </w:p>
          <w:p w14:paraId="3C2573AC" w14:textId="77777777" w:rsidR="00F60AE8" w:rsidRPr="0095297E" w:rsidRDefault="00F60AE8" w:rsidP="00AE7885">
            <w:pPr>
              <w:pStyle w:val="TAN"/>
              <w:ind w:left="885" w:firstLine="0"/>
            </w:pPr>
            <w:r w:rsidRPr="0095297E">
              <w:t>For 4 port non-coherent UE, UE can report: 2-port {2-bit bitmap} and one of 4-port non-coherent {G0~G3}</w:t>
            </w:r>
          </w:p>
          <w:p w14:paraId="03D35B57" w14:textId="77777777" w:rsidR="00F60AE8" w:rsidRPr="0095297E" w:rsidRDefault="00F60AE8" w:rsidP="00AE7885">
            <w:pPr>
              <w:pStyle w:val="TAN"/>
              <w:ind w:left="885" w:firstLine="0"/>
            </w:pPr>
            <w:r w:rsidRPr="0095297E">
              <w:t>For 2 port UE, UE can report: 2-port {2-bit bitmap}</w:t>
            </w:r>
          </w:p>
          <w:p w14:paraId="5E63C184" w14:textId="77777777" w:rsidR="00F60AE8" w:rsidRPr="0095297E" w:rsidRDefault="00F60AE8" w:rsidP="00AE7885">
            <w:pPr>
              <w:pStyle w:val="TAN"/>
              <w:rPr>
                <w:b/>
                <w:i/>
              </w:rPr>
            </w:pPr>
            <w:r w:rsidRPr="0095297E">
              <w:t>NOTE 3:</w:t>
            </w:r>
            <w:r w:rsidRPr="0095297E">
              <w:tab/>
              <w:t>A UE that supports this feature must report at least one of the values.</w:t>
            </w:r>
          </w:p>
        </w:tc>
        <w:tc>
          <w:tcPr>
            <w:tcW w:w="709" w:type="dxa"/>
          </w:tcPr>
          <w:p w14:paraId="3403C589" w14:textId="77777777" w:rsidR="00F60AE8" w:rsidRPr="0095297E" w:rsidRDefault="00F60AE8" w:rsidP="00AE7885">
            <w:pPr>
              <w:pStyle w:val="TAL"/>
              <w:jc w:val="center"/>
            </w:pPr>
            <w:r w:rsidRPr="0095297E">
              <w:t>FS</w:t>
            </w:r>
          </w:p>
        </w:tc>
        <w:tc>
          <w:tcPr>
            <w:tcW w:w="567" w:type="dxa"/>
          </w:tcPr>
          <w:p w14:paraId="0FBDF7C8" w14:textId="77777777" w:rsidR="00F60AE8" w:rsidRPr="0095297E" w:rsidRDefault="00F60AE8" w:rsidP="00AE7885">
            <w:pPr>
              <w:pStyle w:val="TAL"/>
              <w:jc w:val="center"/>
            </w:pPr>
            <w:r w:rsidRPr="0095297E">
              <w:t>No</w:t>
            </w:r>
          </w:p>
        </w:tc>
        <w:tc>
          <w:tcPr>
            <w:tcW w:w="709" w:type="dxa"/>
          </w:tcPr>
          <w:p w14:paraId="05D7736D" w14:textId="77777777" w:rsidR="00F60AE8" w:rsidRPr="0095297E" w:rsidRDefault="00F60AE8" w:rsidP="00AE7885">
            <w:pPr>
              <w:pStyle w:val="TAL"/>
              <w:jc w:val="center"/>
              <w:rPr>
                <w:bCs/>
                <w:iCs/>
              </w:rPr>
            </w:pPr>
            <w:r w:rsidRPr="0095297E">
              <w:rPr>
                <w:bCs/>
                <w:iCs/>
              </w:rPr>
              <w:t>N/A</w:t>
            </w:r>
          </w:p>
        </w:tc>
        <w:tc>
          <w:tcPr>
            <w:tcW w:w="728" w:type="dxa"/>
          </w:tcPr>
          <w:p w14:paraId="3573BFD1" w14:textId="77777777" w:rsidR="00F60AE8" w:rsidRPr="0095297E" w:rsidRDefault="00F60AE8" w:rsidP="00AE7885">
            <w:pPr>
              <w:pStyle w:val="TAL"/>
              <w:jc w:val="center"/>
              <w:rPr>
                <w:bCs/>
                <w:iCs/>
              </w:rPr>
            </w:pPr>
            <w:r w:rsidRPr="0095297E">
              <w:rPr>
                <w:bCs/>
                <w:iCs/>
              </w:rPr>
              <w:t>N/A</w:t>
            </w:r>
          </w:p>
        </w:tc>
      </w:tr>
      <w:tr w:rsidR="00F60AE8" w:rsidRPr="0095297E" w14:paraId="62325E53" w14:textId="77777777" w:rsidTr="00AE7885">
        <w:trPr>
          <w:cantSplit/>
          <w:tblHeader/>
        </w:trPr>
        <w:tc>
          <w:tcPr>
            <w:tcW w:w="6917" w:type="dxa"/>
          </w:tcPr>
          <w:p w14:paraId="71DE3084" w14:textId="77777777" w:rsidR="00F60AE8" w:rsidRPr="0095297E" w:rsidRDefault="00F60AE8" w:rsidP="00AE7885">
            <w:pPr>
              <w:pStyle w:val="TAL"/>
              <w:rPr>
                <w:b/>
                <w:i/>
              </w:rPr>
            </w:pPr>
            <w:r w:rsidRPr="0095297E">
              <w:rPr>
                <w:b/>
                <w:i/>
              </w:rPr>
              <w:lastRenderedPageBreak/>
              <w:t>ul-IntraUE-Mux-r16</w:t>
            </w:r>
          </w:p>
          <w:p w14:paraId="73F827F8" w14:textId="77777777" w:rsidR="00F60AE8" w:rsidRPr="0095297E" w:rsidRDefault="00F60AE8" w:rsidP="00AE7885">
            <w:pPr>
              <w:pStyle w:val="TAL"/>
            </w:pPr>
            <w:r w:rsidRPr="0095297E">
              <w:t>Indicates whether the UE supports intra-UE multiplexing/prioritization of overlapping PUCCH/PUCCH and PUCCH/PUSCH with two priority levels in the physical layer. This field includes the following parameters:</w:t>
            </w:r>
          </w:p>
          <w:p w14:paraId="12224437" w14:textId="77777777" w:rsidR="00F60AE8" w:rsidRPr="0095297E" w:rsidRDefault="00F60AE8" w:rsidP="00AE7885">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pusch-PreparationLowPriority-r16</w:t>
            </w:r>
            <w:r w:rsidRPr="0095297E">
              <w:rPr>
                <w:rFonts w:ascii="Arial" w:hAnsi="Arial" w:cs="Arial"/>
                <w:sz w:val="18"/>
                <w:szCs w:val="18"/>
              </w:rPr>
              <w:t xml:space="preserve"> indicates the additional number of symbols needed beyond the PUSCH preparation time for cancelling a low priority UL </w:t>
            </w:r>
            <w:proofErr w:type="gramStart"/>
            <w:r w:rsidRPr="0095297E">
              <w:rPr>
                <w:rFonts w:ascii="Arial" w:hAnsi="Arial" w:cs="Arial"/>
                <w:sz w:val="18"/>
                <w:szCs w:val="18"/>
              </w:rPr>
              <w:t>transmission;</w:t>
            </w:r>
            <w:proofErr w:type="gramEnd"/>
          </w:p>
          <w:p w14:paraId="479FB3D8" w14:textId="77777777" w:rsidR="00F60AE8" w:rsidRPr="0095297E" w:rsidRDefault="00F60AE8" w:rsidP="00AE7885">
            <w:pPr>
              <w:pStyle w:val="B1"/>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sz w:val="18"/>
                <w:szCs w:val="18"/>
              </w:rPr>
              <w:t>pusch-PreparationHighPriority-r16</w:t>
            </w:r>
            <w:r w:rsidRPr="0095297E">
              <w:rPr>
                <w:rFonts w:ascii="Arial" w:hAnsi="Arial" w:cs="Arial"/>
                <w:sz w:val="18"/>
                <w:szCs w:val="18"/>
              </w:rPr>
              <w:t xml:space="preserve"> indicates the additional number of the preparation time needed for the high priority UL transmission that cancels a low priority UL transmission.</w:t>
            </w:r>
          </w:p>
          <w:p w14:paraId="54C33258" w14:textId="77777777" w:rsidR="00F60AE8" w:rsidRPr="0095297E" w:rsidRDefault="00F60AE8" w:rsidP="00AE7885">
            <w:pPr>
              <w:pStyle w:val="TAL"/>
              <w:rPr>
                <w:b/>
                <w:i/>
              </w:rPr>
            </w:pPr>
            <w:r w:rsidRPr="0095297E">
              <w:rPr>
                <w:rFonts w:cs="Arial"/>
                <w:szCs w:val="18"/>
              </w:rPr>
              <w:t xml:space="preserve">The value </w:t>
            </w:r>
            <w:r w:rsidRPr="0095297E">
              <w:rPr>
                <w:rFonts w:cs="Arial"/>
                <w:i/>
                <w:szCs w:val="18"/>
              </w:rPr>
              <w:t>sym0</w:t>
            </w:r>
            <w:r w:rsidRPr="0095297E">
              <w:rPr>
                <w:rFonts w:cs="Arial"/>
                <w:szCs w:val="18"/>
              </w:rPr>
              <w:t xml:space="preserve"> denotes 0 symbol, </w:t>
            </w:r>
            <w:r w:rsidRPr="0095297E">
              <w:rPr>
                <w:rFonts w:cs="Arial"/>
                <w:i/>
                <w:szCs w:val="18"/>
              </w:rPr>
              <w:t>sym1</w:t>
            </w:r>
            <w:r w:rsidRPr="0095297E">
              <w:rPr>
                <w:rFonts w:cs="Arial"/>
                <w:szCs w:val="18"/>
              </w:rPr>
              <w:t xml:space="preserve"> denotes one symbol, and so on.</w:t>
            </w:r>
          </w:p>
        </w:tc>
        <w:tc>
          <w:tcPr>
            <w:tcW w:w="709" w:type="dxa"/>
          </w:tcPr>
          <w:p w14:paraId="5F6F41BE" w14:textId="77777777" w:rsidR="00F60AE8" w:rsidRPr="0095297E" w:rsidRDefault="00F60AE8" w:rsidP="00AE7885">
            <w:pPr>
              <w:pStyle w:val="TAL"/>
              <w:jc w:val="center"/>
            </w:pPr>
            <w:r w:rsidRPr="0095297E">
              <w:t>FS</w:t>
            </w:r>
          </w:p>
        </w:tc>
        <w:tc>
          <w:tcPr>
            <w:tcW w:w="567" w:type="dxa"/>
          </w:tcPr>
          <w:p w14:paraId="4A3A05D1" w14:textId="77777777" w:rsidR="00F60AE8" w:rsidRPr="0095297E" w:rsidRDefault="00F60AE8" w:rsidP="00AE7885">
            <w:pPr>
              <w:pStyle w:val="TAL"/>
              <w:jc w:val="center"/>
            </w:pPr>
            <w:r w:rsidRPr="0095297E">
              <w:t>No</w:t>
            </w:r>
          </w:p>
        </w:tc>
        <w:tc>
          <w:tcPr>
            <w:tcW w:w="709" w:type="dxa"/>
          </w:tcPr>
          <w:p w14:paraId="2EFDFD11" w14:textId="77777777" w:rsidR="00F60AE8" w:rsidRPr="0095297E" w:rsidRDefault="00F60AE8" w:rsidP="00AE7885">
            <w:pPr>
              <w:pStyle w:val="TAL"/>
              <w:jc w:val="center"/>
              <w:rPr>
                <w:bCs/>
                <w:iCs/>
              </w:rPr>
            </w:pPr>
            <w:r w:rsidRPr="0095297E">
              <w:rPr>
                <w:bCs/>
                <w:iCs/>
              </w:rPr>
              <w:t>N/A</w:t>
            </w:r>
          </w:p>
        </w:tc>
        <w:tc>
          <w:tcPr>
            <w:tcW w:w="728" w:type="dxa"/>
          </w:tcPr>
          <w:p w14:paraId="60E23C5B" w14:textId="77777777" w:rsidR="00F60AE8" w:rsidRPr="0095297E" w:rsidRDefault="00F60AE8" w:rsidP="00AE7885">
            <w:pPr>
              <w:pStyle w:val="TAL"/>
              <w:jc w:val="center"/>
              <w:rPr>
                <w:bCs/>
                <w:iCs/>
              </w:rPr>
            </w:pPr>
            <w:r w:rsidRPr="0095297E">
              <w:rPr>
                <w:bCs/>
                <w:iCs/>
              </w:rPr>
              <w:t>N/A</w:t>
            </w:r>
          </w:p>
        </w:tc>
      </w:tr>
      <w:tr w:rsidR="00F60AE8" w:rsidRPr="0095297E" w14:paraId="11125249" w14:textId="77777777" w:rsidTr="00AE7885">
        <w:trPr>
          <w:cantSplit/>
          <w:tblHeader/>
        </w:trPr>
        <w:tc>
          <w:tcPr>
            <w:tcW w:w="6917" w:type="dxa"/>
          </w:tcPr>
          <w:p w14:paraId="41598C3D" w14:textId="77777777" w:rsidR="00F60AE8" w:rsidRPr="0095297E" w:rsidRDefault="00F60AE8" w:rsidP="00AE7885">
            <w:pPr>
              <w:pStyle w:val="TAL"/>
              <w:rPr>
                <w:b/>
                <w:i/>
              </w:rPr>
            </w:pPr>
            <w:proofErr w:type="spellStart"/>
            <w:r w:rsidRPr="0095297E">
              <w:rPr>
                <w:b/>
                <w:i/>
              </w:rPr>
              <w:t>ul</w:t>
            </w:r>
            <w:proofErr w:type="spellEnd"/>
            <w:r w:rsidRPr="0095297E">
              <w:rPr>
                <w:b/>
                <w:i/>
              </w:rPr>
              <w:t>-MCS-</w:t>
            </w:r>
            <w:proofErr w:type="spellStart"/>
            <w:r w:rsidRPr="0095297E">
              <w:rPr>
                <w:b/>
                <w:i/>
              </w:rPr>
              <w:t>TableAlt</w:t>
            </w:r>
            <w:proofErr w:type="spellEnd"/>
            <w:r w:rsidRPr="0095297E">
              <w:rPr>
                <w:b/>
                <w:i/>
              </w:rPr>
              <w:t>-</w:t>
            </w:r>
            <w:proofErr w:type="spellStart"/>
            <w:r w:rsidRPr="0095297E">
              <w:rPr>
                <w:b/>
                <w:i/>
              </w:rPr>
              <w:t>DynamicIndication</w:t>
            </w:r>
            <w:proofErr w:type="spellEnd"/>
          </w:p>
          <w:p w14:paraId="2365E431" w14:textId="77777777" w:rsidR="00F60AE8" w:rsidRPr="0095297E" w:rsidRDefault="00F60AE8" w:rsidP="00AE7885">
            <w:pPr>
              <w:pStyle w:val="TAL"/>
            </w:pPr>
            <w:r w:rsidRPr="0095297E">
              <w:t>Indicates whether the UE supports dynamic indication of MCS table using MCS-C-RNTI for PUSCH.</w:t>
            </w:r>
          </w:p>
        </w:tc>
        <w:tc>
          <w:tcPr>
            <w:tcW w:w="709" w:type="dxa"/>
          </w:tcPr>
          <w:p w14:paraId="16EFF216" w14:textId="77777777" w:rsidR="00F60AE8" w:rsidRPr="0095297E" w:rsidRDefault="00F60AE8" w:rsidP="00AE7885">
            <w:pPr>
              <w:pStyle w:val="TAL"/>
              <w:jc w:val="center"/>
            </w:pPr>
            <w:r w:rsidRPr="0095297E">
              <w:t>FS</w:t>
            </w:r>
          </w:p>
        </w:tc>
        <w:tc>
          <w:tcPr>
            <w:tcW w:w="567" w:type="dxa"/>
          </w:tcPr>
          <w:p w14:paraId="0E26F802" w14:textId="77777777" w:rsidR="00F60AE8" w:rsidRPr="0095297E" w:rsidRDefault="00F60AE8" w:rsidP="00AE7885">
            <w:pPr>
              <w:pStyle w:val="TAL"/>
              <w:jc w:val="center"/>
            </w:pPr>
            <w:r w:rsidRPr="0095297E">
              <w:t>No</w:t>
            </w:r>
          </w:p>
        </w:tc>
        <w:tc>
          <w:tcPr>
            <w:tcW w:w="709" w:type="dxa"/>
          </w:tcPr>
          <w:p w14:paraId="0805192E" w14:textId="77777777" w:rsidR="00F60AE8" w:rsidRPr="0095297E" w:rsidRDefault="00F60AE8" w:rsidP="00AE7885">
            <w:pPr>
              <w:pStyle w:val="TAL"/>
              <w:jc w:val="center"/>
            </w:pPr>
            <w:r w:rsidRPr="0095297E">
              <w:rPr>
                <w:bCs/>
                <w:iCs/>
              </w:rPr>
              <w:t>N/A</w:t>
            </w:r>
          </w:p>
        </w:tc>
        <w:tc>
          <w:tcPr>
            <w:tcW w:w="728" w:type="dxa"/>
          </w:tcPr>
          <w:p w14:paraId="46A3B2E2" w14:textId="77777777" w:rsidR="00F60AE8" w:rsidRPr="0095297E" w:rsidRDefault="00F60AE8" w:rsidP="00AE7885">
            <w:pPr>
              <w:pStyle w:val="TAL"/>
              <w:jc w:val="center"/>
            </w:pPr>
            <w:r w:rsidRPr="0095297E">
              <w:rPr>
                <w:bCs/>
                <w:iCs/>
              </w:rPr>
              <w:t>N/A</w:t>
            </w:r>
          </w:p>
        </w:tc>
      </w:tr>
      <w:tr w:rsidR="00F60AE8" w:rsidRPr="0095297E" w14:paraId="365F683F" w14:textId="77777777" w:rsidTr="00AE7885">
        <w:trPr>
          <w:cantSplit/>
          <w:tblHeader/>
        </w:trPr>
        <w:tc>
          <w:tcPr>
            <w:tcW w:w="6917" w:type="dxa"/>
          </w:tcPr>
          <w:p w14:paraId="06EB6741" w14:textId="77777777" w:rsidR="00F60AE8" w:rsidRPr="0095297E" w:rsidRDefault="00F60AE8" w:rsidP="00AE7885">
            <w:pPr>
              <w:pStyle w:val="TAL"/>
              <w:rPr>
                <w:b/>
                <w:i/>
              </w:rPr>
            </w:pPr>
            <w:proofErr w:type="spellStart"/>
            <w:r w:rsidRPr="0095297E">
              <w:rPr>
                <w:b/>
                <w:i/>
              </w:rPr>
              <w:t>zeroSlotOffsetAperiodicSRS</w:t>
            </w:r>
            <w:proofErr w:type="spellEnd"/>
          </w:p>
          <w:p w14:paraId="0FE4ECF3" w14:textId="77777777" w:rsidR="00F60AE8" w:rsidRPr="0095297E" w:rsidRDefault="00F60AE8" w:rsidP="00AE7885">
            <w:pPr>
              <w:pStyle w:val="TAL"/>
            </w:pPr>
            <w:r w:rsidRPr="0095297E">
              <w:t>Indicates whether the UE supports 0 slot offset between aperiodic SRS triggering and transmission, for SRS for CB PUSCH and antenna switching on FR1.</w:t>
            </w:r>
          </w:p>
        </w:tc>
        <w:tc>
          <w:tcPr>
            <w:tcW w:w="709" w:type="dxa"/>
          </w:tcPr>
          <w:p w14:paraId="5C62F2ED" w14:textId="77777777" w:rsidR="00F60AE8" w:rsidRPr="0095297E" w:rsidRDefault="00F60AE8" w:rsidP="00AE7885">
            <w:pPr>
              <w:pStyle w:val="TAL"/>
              <w:jc w:val="center"/>
            </w:pPr>
            <w:r w:rsidRPr="0095297E">
              <w:t>FS</w:t>
            </w:r>
          </w:p>
        </w:tc>
        <w:tc>
          <w:tcPr>
            <w:tcW w:w="567" w:type="dxa"/>
          </w:tcPr>
          <w:p w14:paraId="5B0E6755" w14:textId="77777777" w:rsidR="00F60AE8" w:rsidRPr="0095297E" w:rsidRDefault="00F60AE8" w:rsidP="00AE7885">
            <w:pPr>
              <w:pStyle w:val="TAL"/>
              <w:jc w:val="center"/>
            </w:pPr>
            <w:r w:rsidRPr="0095297E">
              <w:t>No</w:t>
            </w:r>
          </w:p>
        </w:tc>
        <w:tc>
          <w:tcPr>
            <w:tcW w:w="709" w:type="dxa"/>
          </w:tcPr>
          <w:p w14:paraId="529EFDAC" w14:textId="77777777" w:rsidR="00F60AE8" w:rsidRPr="0095297E" w:rsidRDefault="00F60AE8" w:rsidP="00AE7885">
            <w:pPr>
              <w:pStyle w:val="TAL"/>
              <w:jc w:val="center"/>
            </w:pPr>
            <w:r w:rsidRPr="0095297E">
              <w:rPr>
                <w:bCs/>
                <w:iCs/>
              </w:rPr>
              <w:t>N/A</w:t>
            </w:r>
          </w:p>
        </w:tc>
        <w:tc>
          <w:tcPr>
            <w:tcW w:w="728" w:type="dxa"/>
          </w:tcPr>
          <w:p w14:paraId="38768880" w14:textId="77777777" w:rsidR="00F60AE8" w:rsidRPr="0095297E" w:rsidRDefault="00F60AE8" w:rsidP="00AE7885">
            <w:pPr>
              <w:pStyle w:val="TAL"/>
              <w:jc w:val="center"/>
            </w:pPr>
            <w:r w:rsidRPr="0095297E">
              <w:rPr>
                <w:bCs/>
                <w:iCs/>
              </w:rPr>
              <w:t>N/A</w:t>
            </w:r>
          </w:p>
        </w:tc>
      </w:tr>
    </w:tbl>
    <w:p w14:paraId="052F1940" w14:textId="77777777" w:rsidR="00F60AE8" w:rsidRPr="0095297E" w:rsidRDefault="00F60AE8" w:rsidP="00F60AE8"/>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13799" w14:textId="77777777" w:rsidR="00651165" w:rsidRDefault="00651165">
      <w:r>
        <w:separator/>
      </w:r>
    </w:p>
  </w:endnote>
  <w:endnote w:type="continuationSeparator" w:id="0">
    <w:p w14:paraId="61897ACB" w14:textId="77777777" w:rsidR="00651165" w:rsidRDefault="0065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466ED" w14:textId="77777777" w:rsidR="00651165" w:rsidRDefault="00651165">
      <w:r>
        <w:separator/>
      </w:r>
    </w:p>
  </w:footnote>
  <w:footnote w:type="continuationSeparator" w:id="0">
    <w:p w14:paraId="18F15C69" w14:textId="77777777" w:rsidR="00651165" w:rsidRDefault="00651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AC2DC7"/>
    <w:multiLevelType w:val="hybridMultilevel"/>
    <w:tmpl w:val="394218F4"/>
    <w:lvl w:ilvl="0" w:tplc="BA362D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D34EE8A"/>
    <w:multiLevelType w:val="singleLevel"/>
    <w:tmpl w:val="4D34EE8A"/>
    <w:lvl w:ilvl="0">
      <w:start w:val="1"/>
      <w:numFmt w:val="decimal"/>
      <w:suff w:val="space"/>
      <w:lvlText w:val="(%1)"/>
      <w:lvlJc w:val="left"/>
    </w:lvl>
  </w:abstractNum>
  <w:abstractNum w:abstractNumId="44"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0"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5539478">
    <w:abstractNumId w:val="59"/>
  </w:num>
  <w:num w:numId="2" w16cid:durableId="52507230">
    <w:abstractNumId w:val="32"/>
  </w:num>
  <w:num w:numId="3" w16cid:durableId="1678851900">
    <w:abstractNumId w:val="25"/>
  </w:num>
  <w:num w:numId="4" w16cid:durableId="1404374820">
    <w:abstractNumId w:val="22"/>
  </w:num>
  <w:num w:numId="5" w16cid:durableId="368451813">
    <w:abstractNumId w:val="66"/>
  </w:num>
  <w:num w:numId="6" w16cid:durableId="376897643">
    <w:abstractNumId w:val="0"/>
  </w:num>
  <w:num w:numId="7" w16cid:durableId="1160656133">
    <w:abstractNumId w:val="68"/>
  </w:num>
  <w:num w:numId="8" w16cid:durableId="858398468">
    <w:abstractNumId w:val="33"/>
  </w:num>
  <w:num w:numId="9" w16cid:durableId="446579649">
    <w:abstractNumId w:val="55"/>
  </w:num>
  <w:num w:numId="10" w16cid:durableId="299380438">
    <w:abstractNumId w:val="37"/>
  </w:num>
  <w:num w:numId="11" w16cid:durableId="279385204">
    <w:abstractNumId w:val="19"/>
  </w:num>
  <w:num w:numId="12" w16cid:durableId="1409110283">
    <w:abstractNumId w:val="8"/>
  </w:num>
  <w:num w:numId="13" w16cid:durableId="1306661147">
    <w:abstractNumId w:val="46"/>
  </w:num>
  <w:num w:numId="14" w16cid:durableId="1717969341">
    <w:abstractNumId w:val="18"/>
  </w:num>
  <w:num w:numId="15" w16cid:durableId="139003538">
    <w:abstractNumId w:val="34"/>
  </w:num>
  <w:num w:numId="16" w16cid:durableId="1267611971">
    <w:abstractNumId w:val="3"/>
  </w:num>
  <w:num w:numId="17" w16cid:durableId="220412290">
    <w:abstractNumId w:val="47"/>
  </w:num>
  <w:num w:numId="18" w16cid:durableId="1642346878">
    <w:abstractNumId w:val="24"/>
  </w:num>
  <w:num w:numId="19" w16cid:durableId="1636330576">
    <w:abstractNumId w:val="41"/>
  </w:num>
  <w:num w:numId="20"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855271419">
    <w:abstractNumId w:val="29"/>
  </w:num>
  <w:num w:numId="22" w16cid:durableId="1219438080">
    <w:abstractNumId w:val="20"/>
  </w:num>
  <w:num w:numId="23" w16cid:durableId="184053647">
    <w:abstractNumId w:val="11"/>
  </w:num>
  <w:num w:numId="24" w16cid:durableId="307831217">
    <w:abstractNumId w:val="67"/>
  </w:num>
  <w:num w:numId="25" w16cid:durableId="1066991616">
    <w:abstractNumId w:val="43"/>
  </w:num>
  <w:num w:numId="26" w16cid:durableId="856238368">
    <w:abstractNumId w:val="13"/>
  </w:num>
  <w:num w:numId="27" w16cid:durableId="1633710429">
    <w:abstractNumId w:val="56"/>
  </w:num>
  <w:num w:numId="28" w16cid:durableId="1451819090">
    <w:abstractNumId w:val="62"/>
  </w:num>
  <w:num w:numId="29" w16cid:durableId="1930117992">
    <w:abstractNumId w:val="39"/>
  </w:num>
  <w:num w:numId="30" w16cid:durableId="677270842">
    <w:abstractNumId w:val="71"/>
  </w:num>
  <w:num w:numId="31" w16cid:durableId="1263341245">
    <w:abstractNumId w:val="23"/>
  </w:num>
  <w:num w:numId="32" w16cid:durableId="481385209">
    <w:abstractNumId w:val="28"/>
  </w:num>
  <w:num w:numId="33" w16cid:durableId="1145002690">
    <w:abstractNumId w:val="6"/>
  </w:num>
  <w:num w:numId="34" w16cid:durableId="234247789">
    <w:abstractNumId w:val="54"/>
  </w:num>
  <w:num w:numId="35" w16cid:durableId="1613706078">
    <w:abstractNumId w:val="65"/>
  </w:num>
  <w:num w:numId="36" w16cid:durableId="1734816828">
    <w:abstractNumId w:val="61"/>
  </w:num>
  <w:num w:numId="37" w16cid:durableId="340666349">
    <w:abstractNumId w:val="50"/>
  </w:num>
  <w:num w:numId="38" w16cid:durableId="1505824589">
    <w:abstractNumId w:val="45"/>
  </w:num>
  <w:num w:numId="39" w16cid:durableId="538712104">
    <w:abstractNumId w:val="53"/>
  </w:num>
  <w:num w:numId="40" w16cid:durableId="1929149247">
    <w:abstractNumId w:val="69"/>
  </w:num>
  <w:num w:numId="41" w16cid:durableId="1695493023">
    <w:abstractNumId w:val="36"/>
  </w:num>
  <w:num w:numId="42" w16cid:durableId="1042897950">
    <w:abstractNumId w:val="30"/>
  </w:num>
  <w:num w:numId="43" w16cid:durableId="1127043414">
    <w:abstractNumId w:val="9"/>
  </w:num>
  <w:num w:numId="44" w16cid:durableId="460459274">
    <w:abstractNumId w:val="57"/>
  </w:num>
  <w:num w:numId="45" w16cid:durableId="1907689518">
    <w:abstractNumId w:val="15"/>
  </w:num>
  <w:num w:numId="46" w16cid:durableId="2121484916">
    <w:abstractNumId w:val="7"/>
  </w:num>
  <w:num w:numId="47" w16cid:durableId="401562717">
    <w:abstractNumId w:val="64"/>
  </w:num>
  <w:num w:numId="48" w16cid:durableId="385572888">
    <w:abstractNumId w:val="44"/>
  </w:num>
  <w:num w:numId="49" w16cid:durableId="1145123988">
    <w:abstractNumId w:val="17"/>
  </w:num>
  <w:num w:numId="50" w16cid:durableId="1564755986">
    <w:abstractNumId w:val="70"/>
  </w:num>
  <w:num w:numId="51" w16cid:durableId="490869667">
    <w:abstractNumId w:val="48"/>
  </w:num>
  <w:num w:numId="52" w16cid:durableId="110591551">
    <w:abstractNumId w:val="49"/>
  </w:num>
  <w:num w:numId="53" w16cid:durableId="211550605">
    <w:abstractNumId w:val="16"/>
  </w:num>
  <w:num w:numId="54" w16cid:durableId="926965607">
    <w:abstractNumId w:val="4"/>
  </w:num>
  <w:num w:numId="55" w16cid:durableId="1317145978">
    <w:abstractNumId w:val="31"/>
  </w:num>
  <w:num w:numId="56" w16cid:durableId="828063062">
    <w:abstractNumId w:val="63"/>
  </w:num>
  <w:num w:numId="57" w16cid:durableId="1499807312">
    <w:abstractNumId w:val="35"/>
  </w:num>
  <w:num w:numId="58" w16cid:durableId="1011448133">
    <w:abstractNumId w:val="40"/>
  </w:num>
  <w:num w:numId="59" w16cid:durableId="231743399">
    <w:abstractNumId w:val="5"/>
  </w:num>
  <w:num w:numId="60" w16cid:durableId="549355">
    <w:abstractNumId w:val="52"/>
  </w:num>
  <w:num w:numId="61" w16cid:durableId="857543763">
    <w:abstractNumId w:val="38"/>
  </w:num>
  <w:num w:numId="62" w16cid:durableId="1466464345">
    <w:abstractNumId w:val="2"/>
  </w:num>
  <w:num w:numId="63" w16cid:durableId="894193845">
    <w:abstractNumId w:val="51"/>
  </w:num>
  <w:num w:numId="64" w16cid:durableId="1950968120">
    <w:abstractNumId w:val="27"/>
  </w:num>
  <w:num w:numId="65" w16cid:durableId="1447114869">
    <w:abstractNumId w:val="10"/>
  </w:num>
  <w:num w:numId="66" w16cid:durableId="400521513">
    <w:abstractNumId w:val="42"/>
  </w:num>
  <w:num w:numId="67" w16cid:durableId="2039235563">
    <w:abstractNumId w:val="14"/>
  </w:num>
  <w:num w:numId="68" w16cid:durableId="1253857009">
    <w:abstractNumId w:val="26"/>
  </w:num>
  <w:num w:numId="69" w16cid:durableId="500968314">
    <w:abstractNumId w:val="21"/>
  </w:num>
  <w:num w:numId="70" w16cid:durableId="787747300">
    <w:abstractNumId w:val="12"/>
  </w:num>
  <w:num w:numId="71" w16cid:durableId="365299976">
    <w:abstractNumId w:val="60"/>
  </w:num>
  <w:num w:numId="72" w16cid:durableId="839083506">
    <w:abstractNumId w:val="5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0F"/>
    <w:rsid w:val="00022E4A"/>
    <w:rsid w:val="0003058E"/>
    <w:rsid w:val="000A6394"/>
    <w:rsid w:val="000B7FED"/>
    <w:rsid w:val="000C038A"/>
    <w:rsid w:val="000C6598"/>
    <w:rsid w:val="000D44B3"/>
    <w:rsid w:val="000E55EB"/>
    <w:rsid w:val="00145D43"/>
    <w:rsid w:val="00165F3A"/>
    <w:rsid w:val="00192C46"/>
    <w:rsid w:val="001A08B3"/>
    <w:rsid w:val="001A1983"/>
    <w:rsid w:val="001A2519"/>
    <w:rsid w:val="001A7B60"/>
    <w:rsid w:val="001B52F0"/>
    <w:rsid w:val="001B7A65"/>
    <w:rsid w:val="001C0A04"/>
    <w:rsid w:val="001E41F3"/>
    <w:rsid w:val="00231684"/>
    <w:rsid w:val="00254E8E"/>
    <w:rsid w:val="0026004D"/>
    <w:rsid w:val="002640DD"/>
    <w:rsid w:val="00275D12"/>
    <w:rsid w:val="00284FEB"/>
    <w:rsid w:val="002860C4"/>
    <w:rsid w:val="002B5741"/>
    <w:rsid w:val="002C2EBA"/>
    <w:rsid w:val="002C4628"/>
    <w:rsid w:val="002E3BF6"/>
    <w:rsid w:val="002E472E"/>
    <w:rsid w:val="002F56FB"/>
    <w:rsid w:val="002F5DD5"/>
    <w:rsid w:val="00305409"/>
    <w:rsid w:val="00326B74"/>
    <w:rsid w:val="003279D7"/>
    <w:rsid w:val="003609EF"/>
    <w:rsid w:val="0036231A"/>
    <w:rsid w:val="00374DD4"/>
    <w:rsid w:val="003A6998"/>
    <w:rsid w:val="003C7BDE"/>
    <w:rsid w:val="003E1A36"/>
    <w:rsid w:val="0040212A"/>
    <w:rsid w:val="00410371"/>
    <w:rsid w:val="00420F3B"/>
    <w:rsid w:val="004242F1"/>
    <w:rsid w:val="00485506"/>
    <w:rsid w:val="004B75B7"/>
    <w:rsid w:val="004B78FE"/>
    <w:rsid w:val="004E26BA"/>
    <w:rsid w:val="004F3DBF"/>
    <w:rsid w:val="00505477"/>
    <w:rsid w:val="005141D9"/>
    <w:rsid w:val="00514987"/>
    <w:rsid w:val="0051580D"/>
    <w:rsid w:val="00547111"/>
    <w:rsid w:val="00592D74"/>
    <w:rsid w:val="005B1958"/>
    <w:rsid w:val="005B4E50"/>
    <w:rsid w:val="005C0472"/>
    <w:rsid w:val="005D33D8"/>
    <w:rsid w:val="005E2C44"/>
    <w:rsid w:val="005E3A6C"/>
    <w:rsid w:val="00621188"/>
    <w:rsid w:val="006257ED"/>
    <w:rsid w:val="00651165"/>
    <w:rsid w:val="006525B2"/>
    <w:rsid w:val="00652816"/>
    <w:rsid w:val="00653DE4"/>
    <w:rsid w:val="00665C47"/>
    <w:rsid w:val="00673A29"/>
    <w:rsid w:val="00675BED"/>
    <w:rsid w:val="00695808"/>
    <w:rsid w:val="006A3042"/>
    <w:rsid w:val="006B46FB"/>
    <w:rsid w:val="006E21FB"/>
    <w:rsid w:val="006F5B72"/>
    <w:rsid w:val="00735B30"/>
    <w:rsid w:val="007365CC"/>
    <w:rsid w:val="00741A65"/>
    <w:rsid w:val="00757719"/>
    <w:rsid w:val="007636D4"/>
    <w:rsid w:val="00763F43"/>
    <w:rsid w:val="00792022"/>
    <w:rsid w:val="00792342"/>
    <w:rsid w:val="007977A8"/>
    <w:rsid w:val="007B512A"/>
    <w:rsid w:val="007C2097"/>
    <w:rsid w:val="007D6A07"/>
    <w:rsid w:val="007D781D"/>
    <w:rsid w:val="007E167A"/>
    <w:rsid w:val="007F7259"/>
    <w:rsid w:val="008040A8"/>
    <w:rsid w:val="008279FA"/>
    <w:rsid w:val="00856DB3"/>
    <w:rsid w:val="008626E7"/>
    <w:rsid w:val="00865564"/>
    <w:rsid w:val="00870EE7"/>
    <w:rsid w:val="008863B9"/>
    <w:rsid w:val="008A45A6"/>
    <w:rsid w:val="008D3CCC"/>
    <w:rsid w:val="008E2E9A"/>
    <w:rsid w:val="008F3789"/>
    <w:rsid w:val="008F686C"/>
    <w:rsid w:val="009148DE"/>
    <w:rsid w:val="00941E30"/>
    <w:rsid w:val="00943A98"/>
    <w:rsid w:val="00955EA4"/>
    <w:rsid w:val="009777D9"/>
    <w:rsid w:val="00991B88"/>
    <w:rsid w:val="00991F07"/>
    <w:rsid w:val="009A5753"/>
    <w:rsid w:val="009A579D"/>
    <w:rsid w:val="009B2147"/>
    <w:rsid w:val="009D21D3"/>
    <w:rsid w:val="009E3297"/>
    <w:rsid w:val="009F734F"/>
    <w:rsid w:val="00A246B6"/>
    <w:rsid w:val="00A47E70"/>
    <w:rsid w:val="00A50CF0"/>
    <w:rsid w:val="00A7108E"/>
    <w:rsid w:val="00A7671C"/>
    <w:rsid w:val="00A9004D"/>
    <w:rsid w:val="00A907FF"/>
    <w:rsid w:val="00A930B3"/>
    <w:rsid w:val="00AA2CBC"/>
    <w:rsid w:val="00AC5820"/>
    <w:rsid w:val="00AD1CD8"/>
    <w:rsid w:val="00AE3CBA"/>
    <w:rsid w:val="00AF732B"/>
    <w:rsid w:val="00B043D7"/>
    <w:rsid w:val="00B258BB"/>
    <w:rsid w:val="00B26D3B"/>
    <w:rsid w:val="00B51E3C"/>
    <w:rsid w:val="00B5204D"/>
    <w:rsid w:val="00B60452"/>
    <w:rsid w:val="00B66044"/>
    <w:rsid w:val="00B67B97"/>
    <w:rsid w:val="00B75638"/>
    <w:rsid w:val="00B92C1C"/>
    <w:rsid w:val="00B968C8"/>
    <w:rsid w:val="00BA3EC5"/>
    <w:rsid w:val="00BA51D9"/>
    <w:rsid w:val="00BB5DFC"/>
    <w:rsid w:val="00BD279D"/>
    <w:rsid w:val="00BD6BB8"/>
    <w:rsid w:val="00C073F3"/>
    <w:rsid w:val="00C11FD5"/>
    <w:rsid w:val="00C43A94"/>
    <w:rsid w:val="00C601C4"/>
    <w:rsid w:val="00C66BA2"/>
    <w:rsid w:val="00C8703A"/>
    <w:rsid w:val="00C870F6"/>
    <w:rsid w:val="00C95985"/>
    <w:rsid w:val="00C97DC8"/>
    <w:rsid w:val="00CB1FEF"/>
    <w:rsid w:val="00CC5026"/>
    <w:rsid w:val="00CC68D0"/>
    <w:rsid w:val="00CE5773"/>
    <w:rsid w:val="00CF2EBE"/>
    <w:rsid w:val="00D00F15"/>
    <w:rsid w:val="00D03F9A"/>
    <w:rsid w:val="00D06D51"/>
    <w:rsid w:val="00D24991"/>
    <w:rsid w:val="00D50255"/>
    <w:rsid w:val="00D66520"/>
    <w:rsid w:val="00D67FE1"/>
    <w:rsid w:val="00D805AD"/>
    <w:rsid w:val="00D84AE9"/>
    <w:rsid w:val="00DC51FB"/>
    <w:rsid w:val="00DE34CF"/>
    <w:rsid w:val="00E13F3D"/>
    <w:rsid w:val="00E34898"/>
    <w:rsid w:val="00E6597A"/>
    <w:rsid w:val="00EA070D"/>
    <w:rsid w:val="00EB09B7"/>
    <w:rsid w:val="00EE7D7C"/>
    <w:rsid w:val="00EF6363"/>
    <w:rsid w:val="00F25D98"/>
    <w:rsid w:val="00F300FB"/>
    <w:rsid w:val="00F60AE8"/>
    <w:rsid w:val="00F7042B"/>
    <w:rsid w:val="00FA30A4"/>
    <w:rsid w:val="00FB6386"/>
    <w:rsid w:val="00FC23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6F5B72"/>
    <w:rPr>
      <w:rFonts w:ascii="Arial" w:hAnsi="Arial"/>
      <w:sz w:val="18"/>
      <w:lang w:val="en-GB" w:eastAsia="en-US"/>
    </w:rPr>
  </w:style>
  <w:style w:type="character" w:customStyle="1" w:styleId="B1Char1">
    <w:name w:val="B1 Char1"/>
    <w:link w:val="B1"/>
    <w:qFormat/>
    <w:rsid w:val="006F5B72"/>
    <w:rPr>
      <w:rFonts w:ascii="Times New Roman" w:hAnsi="Times New Roman"/>
      <w:lang w:val="en-GB" w:eastAsia="en-US"/>
    </w:rPr>
  </w:style>
  <w:style w:type="character" w:customStyle="1" w:styleId="TAHCar">
    <w:name w:val="TAH Car"/>
    <w:link w:val="TAH"/>
    <w:qFormat/>
    <w:locked/>
    <w:rsid w:val="006F5B72"/>
    <w:rPr>
      <w:rFonts w:ascii="Arial" w:hAnsi="Arial"/>
      <w:b/>
      <w:sz w:val="18"/>
      <w:lang w:val="en-GB" w:eastAsia="en-US"/>
    </w:rPr>
  </w:style>
  <w:style w:type="character" w:customStyle="1" w:styleId="B2Char">
    <w:name w:val="B2 Char"/>
    <w:link w:val="B2"/>
    <w:qFormat/>
    <w:rsid w:val="006F5B72"/>
    <w:rPr>
      <w:rFonts w:ascii="Times New Roman" w:hAnsi="Times New Roman"/>
      <w:lang w:val="en-GB" w:eastAsia="en-US"/>
    </w:rPr>
  </w:style>
  <w:style w:type="character" w:customStyle="1" w:styleId="TANChar">
    <w:name w:val="TAN Char"/>
    <w:link w:val="TAN"/>
    <w:locked/>
    <w:rsid w:val="006F5B72"/>
    <w:rPr>
      <w:rFonts w:ascii="Arial" w:hAnsi="Arial"/>
      <w:sz w:val="18"/>
      <w:lang w:val="en-GB" w:eastAsia="en-US"/>
    </w:rPr>
  </w:style>
  <w:style w:type="paragraph" w:styleId="Revision">
    <w:name w:val="Revision"/>
    <w:hidden/>
    <w:uiPriority w:val="99"/>
    <w:semiHidden/>
    <w:rsid w:val="004B78FE"/>
    <w:rPr>
      <w:rFonts w:ascii="Times New Roman" w:hAnsi="Times New Roman"/>
      <w:lang w:val="en-GB" w:eastAsia="en-US"/>
    </w:rPr>
  </w:style>
  <w:style w:type="character" w:customStyle="1" w:styleId="FootnoteTextChar">
    <w:name w:val="Footnote Text Char"/>
    <w:link w:val="FootnoteText"/>
    <w:qFormat/>
    <w:rsid w:val="00F60AE8"/>
    <w:rPr>
      <w:rFonts w:ascii="Times New Roman" w:hAnsi="Times New Roman"/>
      <w:sz w:val="16"/>
      <w:lang w:val="en-GB" w:eastAsia="en-US"/>
    </w:rPr>
  </w:style>
  <w:style w:type="character" w:customStyle="1" w:styleId="NOChar">
    <w:name w:val="NO Char"/>
    <w:link w:val="NO"/>
    <w:qFormat/>
    <w:rsid w:val="00F60AE8"/>
    <w:rPr>
      <w:rFonts w:ascii="Times New Roman" w:hAnsi="Times New Roman"/>
      <w:lang w:val="en-GB" w:eastAsia="en-US"/>
    </w:rPr>
  </w:style>
  <w:style w:type="character" w:customStyle="1" w:styleId="Heading1Char">
    <w:name w:val="Heading 1 Char"/>
    <w:link w:val="Heading1"/>
    <w:rsid w:val="00F60AE8"/>
    <w:rPr>
      <w:rFonts w:ascii="Arial" w:hAnsi="Arial"/>
      <w:sz w:val="36"/>
      <w:lang w:val="en-GB" w:eastAsia="en-US"/>
    </w:rPr>
  </w:style>
  <w:style w:type="character" w:customStyle="1" w:styleId="Heading2Char">
    <w:name w:val="Heading 2 Char"/>
    <w:link w:val="Heading2"/>
    <w:qFormat/>
    <w:rsid w:val="00F60AE8"/>
    <w:rPr>
      <w:rFonts w:ascii="Arial" w:hAnsi="Arial"/>
      <w:sz w:val="32"/>
      <w:lang w:val="en-GB" w:eastAsia="en-US"/>
    </w:rPr>
  </w:style>
  <w:style w:type="character" w:customStyle="1" w:styleId="Heading3Char">
    <w:name w:val="Heading 3 Char"/>
    <w:link w:val="Heading3"/>
    <w:rsid w:val="00F60AE8"/>
    <w:rPr>
      <w:rFonts w:ascii="Arial" w:hAnsi="Arial"/>
      <w:sz w:val="28"/>
      <w:lang w:val="en-GB" w:eastAsia="en-US"/>
    </w:rPr>
  </w:style>
  <w:style w:type="character" w:customStyle="1" w:styleId="Heading4Char">
    <w:name w:val="Heading 4 Char"/>
    <w:link w:val="Heading4"/>
    <w:qFormat/>
    <w:rsid w:val="00F60AE8"/>
    <w:rPr>
      <w:rFonts w:ascii="Arial" w:hAnsi="Arial"/>
      <w:sz w:val="24"/>
      <w:lang w:val="en-GB" w:eastAsia="en-US"/>
    </w:rPr>
  </w:style>
  <w:style w:type="character" w:customStyle="1" w:styleId="EditorsNoteChar">
    <w:name w:val="Editor's Note Char"/>
    <w:link w:val="EditorsNote"/>
    <w:qFormat/>
    <w:rsid w:val="00F60AE8"/>
    <w:rPr>
      <w:rFonts w:ascii="Times New Roman" w:hAnsi="Times New Roman"/>
      <w:color w:val="FF0000"/>
      <w:lang w:val="en-GB" w:eastAsia="en-US"/>
    </w:rPr>
  </w:style>
  <w:style w:type="character" w:customStyle="1" w:styleId="THChar">
    <w:name w:val="TH Char"/>
    <w:link w:val="TH"/>
    <w:qFormat/>
    <w:rsid w:val="00F60AE8"/>
    <w:rPr>
      <w:rFonts w:ascii="Arial" w:hAnsi="Arial"/>
      <w:b/>
      <w:lang w:val="en-GB" w:eastAsia="en-US"/>
    </w:rPr>
  </w:style>
  <w:style w:type="character" w:customStyle="1" w:styleId="EXChar">
    <w:name w:val="EX Char"/>
    <w:link w:val="EX"/>
    <w:qFormat/>
    <w:locked/>
    <w:rsid w:val="00F60AE8"/>
    <w:rPr>
      <w:rFonts w:ascii="Times New Roman" w:hAnsi="Times New Roman"/>
      <w:lang w:val="en-GB" w:eastAsia="en-US"/>
    </w:rPr>
  </w:style>
  <w:style w:type="character" w:customStyle="1" w:styleId="Heading5Char">
    <w:name w:val="Heading 5 Char"/>
    <w:link w:val="Heading5"/>
    <w:qFormat/>
    <w:rsid w:val="00F60AE8"/>
    <w:rPr>
      <w:rFonts w:ascii="Arial" w:hAnsi="Arial"/>
      <w:sz w:val="22"/>
      <w:lang w:val="en-GB" w:eastAsia="en-US"/>
    </w:rPr>
  </w:style>
  <w:style w:type="character" w:customStyle="1" w:styleId="Heading6Char">
    <w:name w:val="Heading 6 Char"/>
    <w:link w:val="Heading6"/>
    <w:rsid w:val="00F60AE8"/>
    <w:rPr>
      <w:rFonts w:ascii="Arial" w:hAnsi="Arial"/>
      <w:lang w:val="en-GB" w:eastAsia="en-US"/>
    </w:rPr>
  </w:style>
  <w:style w:type="character" w:customStyle="1" w:styleId="Heading7Char">
    <w:name w:val="Heading 7 Char"/>
    <w:link w:val="Heading7"/>
    <w:rsid w:val="00F60AE8"/>
    <w:rPr>
      <w:rFonts w:ascii="Arial" w:hAnsi="Arial"/>
      <w:lang w:val="en-GB" w:eastAsia="en-US"/>
    </w:rPr>
  </w:style>
  <w:style w:type="character" w:customStyle="1" w:styleId="Heading8Char">
    <w:name w:val="Heading 8 Char"/>
    <w:link w:val="Heading8"/>
    <w:rsid w:val="00F60AE8"/>
    <w:rPr>
      <w:rFonts w:ascii="Arial" w:hAnsi="Arial"/>
      <w:sz w:val="36"/>
      <w:lang w:val="en-GB" w:eastAsia="en-US"/>
    </w:rPr>
  </w:style>
  <w:style w:type="character" w:customStyle="1" w:styleId="Heading9Char">
    <w:name w:val="Heading 9 Char"/>
    <w:link w:val="Heading9"/>
    <w:rsid w:val="00F60AE8"/>
    <w:rPr>
      <w:rFonts w:ascii="Arial" w:hAnsi="Arial"/>
      <w:sz w:val="36"/>
      <w:lang w:val="en-GB" w:eastAsia="en-US"/>
    </w:rPr>
  </w:style>
  <w:style w:type="character" w:customStyle="1" w:styleId="HeaderChar">
    <w:name w:val="Header Char"/>
    <w:link w:val="Header"/>
    <w:rsid w:val="00F60AE8"/>
    <w:rPr>
      <w:rFonts w:ascii="Arial" w:hAnsi="Arial"/>
      <w:b/>
      <w:noProof/>
      <w:sz w:val="18"/>
      <w:lang w:val="en-GB" w:eastAsia="en-US"/>
    </w:rPr>
  </w:style>
  <w:style w:type="character" w:customStyle="1" w:styleId="TFChar">
    <w:name w:val="TF Char"/>
    <w:link w:val="TF"/>
    <w:rsid w:val="00F60AE8"/>
    <w:rPr>
      <w:rFonts w:ascii="Arial" w:hAnsi="Arial"/>
      <w:b/>
      <w:lang w:val="en-GB" w:eastAsia="en-US"/>
    </w:rPr>
  </w:style>
  <w:style w:type="character" w:customStyle="1" w:styleId="PLChar">
    <w:name w:val="PL Char"/>
    <w:link w:val="PL"/>
    <w:qFormat/>
    <w:rsid w:val="00F60AE8"/>
    <w:rPr>
      <w:rFonts w:ascii="Courier New" w:hAnsi="Courier New"/>
      <w:noProof/>
      <w:sz w:val="16"/>
      <w:lang w:val="en-GB" w:eastAsia="en-US"/>
    </w:rPr>
  </w:style>
  <w:style w:type="character" w:customStyle="1" w:styleId="B3Char2">
    <w:name w:val="B3 Char2"/>
    <w:link w:val="B3"/>
    <w:rsid w:val="00F60AE8"/>
    <w:rPr>
      <w:rFonts w:ascii="Times New Roman" w:hAnsi="Times New Roman"/>
      <w:lang w:val="en-GB" w:eastAsia="en-US"/>
    </w:rPr>
  </w:style>
  <w:style w:type="character" w:customStyle="1" w:styleId="B4Char">
    <w:name w:val="B4 Char"/>
    <w:link w:val="B4"/>
    <w:qFormat/>
    <w:rsid w:val="00F60AE8"/>
    <w:rPr>
      <w:rFonts w:ascii="Times New Roman" w:hAnsi="Times New Roman"/>
      <w:lang w:val="en-GB" w:eastAsia="en-US"/>
    </w:rPr>
  </w:style>
  <w:style w:type="character" w:customStyle="1" w:styleId="B5Char">
    <w:name w:val="B5 Char"/>
    <w:link w:val="B5"/>
    <w:rsid w:val="00F60AE8"/>
    <w:rPr>
      <w:rFonts w:ascii="Times New Roman" w:hAnsi="Times New Roman"/>
      <w:lang w:val="en-GB" w:eastAsia="en-US"/>
    </w:rPr>
  </w:style>
  <w:style w:type="character" w:customStyle="1" w:styleId="FooterChar">
    <w:name w:val="Footer Char"/>
    <w:link w:val="Footer"/>
    <w:uiPriority w:val="99"/>
    <w:qFormat/>
    <w:rsid w:val="00F60AE8"/>
    <w:rPr>
      <w:rFonts w:ascii="Arial" w:hAnsi="Arial"/>
      <w:b/>
      <w:i/>
      <w:noProof/>
      <w:sz w:val="18"/>
      <w:lang w:val="en-GB" w:eastAsia="en-US"/>
    </w:rPr>
  </w:style>
  <w:style w:type="paragraph" w:customStyle="1" w:styleId="B6">
    <w:name w:val="B6"/>
    <w:basedOn w:val="B5"/>
    <w:link w:val="B6Char"/>
    <w:rsid w:val="00F60AE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60AE8"/>
    <w:rPr>
      <w:rFonts w:ascii="Times New Roman" w:eastAsia="MS Mincho" w:hAnsi="Times New Roman"/>
      <w:lang w:val="en-GB" w:eastAsia="x-none"/>
    </w:rPr>
  </w:style>
  <w:style w:type="paragraph" w:customStyle="1" w:styleId="B7">
    <w:name w:val="B7"/>
    <w:basedOn w:val="B6"/>
    <w:link w:val="B7Char"/>
    <w:rsid w:val="00F60AE8"/>
    <w:pPr>
      <w:ind w:left="2269"/>
    </w:pPr>
  </w:style>
  <w:style w:type="character" w:customStyle="1" w:styleId="B7Char">
    <w:name w:val="B7 Char"/>
    <w:link w:val="B7"/>
    <w:rsid w:val="00F60AE8"/>
    <w:rPr>
      <w:rFonts w:ascii="Times New Roman" w:eastAsia="MS Mincho" w:hAnsi="Times New Roman"/>
      <w:lang w:val="en-GB" w:eastAsia="x-none"/>
    </w:rPr>
  </w:style>
  <w:style w:type="character" w:customStyle="1" w:styleId="TACChar">
    <w:name w:val="TAC Char"/>
    <w:link w:val="TAC"/>
    <w:qFormat/>
    <w:locked/>
    <w:rsid w:val="00F60AE8"/>
    <w:rPr>
      <w:rFonts w:ascii="Arial" w:hAnsi="Arial"/>
      <w:sz w:val="18"/>
      <w:lang w:val="en-GB" w:eastAsia="en-US"/>
    </w:rPr>
  </w:style>
  <w:style w:type="character" w:customStyle="1" w:styleId="BalloonTextChar">
    <w:name w:val="Balloon Text Char"/>
    <w:basedOn w:val="DefaultParagraphFont"/>
    <w:link w:val="BalloonText"/>
    <w:qFormat/>
    <w:rsid w:val="00F60AE8"/>
    <w:rPr>
      <w:rFonts w:ascii="Tahoma" w:hAnsi="Tahoma" w:cs="Tahoma"/>
      <w:sz w:val="16"/>
      <w:szCs w:val="16"/>
      <w:lang w:val="en-GB" w:eastAsia="en-US"/>
    </w:rPr>
  </w:style>
  <w:style w:type="character" w:styleId="Emphasis">
    <w:name w:val="Emphasis"/>
    <w:uiPriority w:val="20"/>
    <w:qFormat/>
    <w:rsid w:val="00F60AE8"/>
    <w:rPr>
      <w:i/>
      <w:iCs/>
    </w:rPr>
  </w:style>
  <w:style w:type="paragraph" w:styleId="NormalWeb">
    <w:name w:val="Normal (Web)"/>
    <w:basedOn w:val="Normal"/>
    <w:uiPriority w:val="99"/>
    <w:unhideWhenUsed/>
    <w:qFormat/>
    <w:rsid w:val="00F60AE8"/>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60AE8"/>
    <w:rPr>
      <w:rFonts w:ascii="Times New Roman" w:hAnsi="Times New Roman"/>
      <w:lang w:val="en-GB" w:eastAsia="en-US"/>
    </w:rPr>
  </w:style>
  <w:style w:type="paragraph" w:customStyle="1" w:styleId="LGTdoc1">
    <w:name w:val="LGTdoc_제목1"/>
    <w:basedOn w:val="Normal"/>
    <w:qFormat/>
    <w:rsid w:val="00F60AE8"/>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F60AE8"/>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F60AE8"/>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F60AE8"/>
    <w:rPr>
      <w:rFonts w:ascii="Times" w:eastAsia="Batang" w:hAnsi="Times"/>
      <w:szCs w:val="24"/>
      <w:lang w:val="en-GB" w:eastAsia="zh-CN"/>
    </w:rPr>
  </w:style>
  <w:style w:type="paragraph" w:styleId="PlainText">
    <w:name w:val="Plain Text"/>
    <w:basedOn w:val="Normal"/>
    <w:link w:val="PlainTextChar"/>
    <w:qFormat/>
    <w:rsid w:val="00F60AE8"/>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F60AE8"/>
    <w:rPr>
      <w:rFonts w:ascii="Courier New" w:eastAsia="Yu Mincho" w:hAnsi="Courier New"/>
      <w:lang w:val="nb-NO" w:eastAsia="en-US"/>
    </w:rPr>
  </w:style>
  <w:style w:type="character" w:customStyle="1" w:styleId="TALChar">
    <w:name w:val="TAL Char"/>
    <w:qFormat/>
    <w:rsid w:val="00F60AE8"/>
    <w:rPr>
      <w:rFonts w:ascii="Arial" w:hAnsi="Arial"/>
      <w:sz w:val="18"/>
      <w:lang w:val="en-GB" w:eastAsia="en-US"/>
    </w:rPr>
  </w:style>
  <w:style w:type="character" w:customStyle="1" w:styleId="cf01">
    <w:name w:val="cf01"/>
    <w:basedOn w:val="DefaultParagraphFont"/>
    <w:rsid w:val="00F60AE8"/>
    <w:rPr>
      <w:rFonts w:ascii="Segoe UI" w:hAnsi="Segoe UI" w:cs="Segoe UI" w:hint="default"/>
      <w:sz w:val="18"/>
      <w:szCs w:val="18"/>
    </w:rPr>
  </w:style>
  <w:style w:type="character" w:customStyle="1" w:styleId="cf11">
    <w:name w:val="cf11"/>
    <w:basedOn w:val="DefaultParagraphFont"/>
    <w:rsid w:val="00F60AE8"/>
    <w:rPr>
      <w:rFonts w:ascii="Segoe UI" w:hAnsi="Segoe UI" w:cs="Segoe UI" w:hint="default"/>
      <w:i/>
      <w:iCs/>
      <w:sz w:val="18"/>
      <w:szCs w:val="18"/>
    </w:rPr>
  </w:style>
  <w:style w:type="character" w:customStyle="1" w:styleId="CRCoverPageZchn">
    <w:name w:val="CR Cover Page Zchn"/>
    <w:link w:val="CRCoverPage"/>
    <w:qFormat/>
    <w:locked/>
    <w:rsid w:val="00C073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77</TotalTime>
  <Pages>15</Pages>
  <Words>5731</Words>
  <Characters>32667</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Andrew Lappalainen (Nokia)</cp:lastModifiedBy>
  <cp:revision>91</cp:revision>
  <cp:lastPrinted>1900-01-01T05:00:00Z</cp:lastPrinted>
  <dcterms:created xsi:type="dcterms:W3CDTF">2020-02-03T08:32:00Z</dcterms:created>
  <dcterms:modified xsi:type="dcterms:W3CDTF">2023-11-03T01:57:00Z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